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A4A" w:rsidRPr="00056E43" w:rsidRDefault="00163A4A" w:rsidP="00B85F3E">
      <w:pPr>
        <w:spacing w:after="0"/>
        <w:jc w:val="center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163A4A" w:rsidRPr="00056E43" w:rsidRDefault="00163A4A" w:rsidP="00B85F3E">
      <w:pPr>
        <w:spacing w:after="0"/>
        <w:jc w:val="center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163A4A" w:rsidRPr="00056E43" w:rsidRDefault="00163A4A" w:rsidP="00B85F3E">
      <w:pPr>
        <w:spacing w:after="0"/>
        <w:jc w:val="center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163A4A" w:rsidRPr="00056E43" w:rsidRDefault="00163A4A" w:rsidP="00B85F3E">
      <w:pPr>
        <w:spacing w:after="0"/>
        <w:jc w:val="center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163A4A" w:rsidRPr="00056E43" w:rsidRDefault="00163A4A" w:rsidP="00B85F3E">
      <w:pPr>
        <w:spacing w:after="0"/>
        <w:jc w:val="center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163A4A" w:rsidRPr="00056E43" w:rsidRDefault="00163A4A" w:rsidP="00B85F3E">
      <w:pPr>
        <w:spacing w:after="0"/>
        <w:jc w:val="center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163A4A" w:rsidRPr="00056E43" w:rsidRDefault="00163A4A" w:rsidP="00B85F3E">
      <w:pPr>
        <w:spacing w:after="0"/>
        <w:jc w:val="center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163A4A" w:rsidRPr="00EE62EB" w:rsidRDefault="00163A4A" w:rsidP="00B85F3E">
      <w:pPr>
        <w:spacing w:after="0"/>
        <w:jc w:val="center"/>
        <w:rPr>
          <w:rFonts w:ascii="Times New Roman" w:hAnsi="Times New Roman"/>
          <w:b/>
          <w:i/>
          <w:sz w:val="52"/>
          <w:szCs w:val="24"/>
          <w:lang w:val="kk-KZ"/>
        </w:rPr>
      </w:pPr>
    </w:p>
    <w:p w:rsidR="00163A4A" w:rsidRPr="00AB1594" w:rsidRDefault="00163A4A" w:rsidP="00AB1594">
      <w:pPr>
        <w:spacing w:after="0"/>
        <w:jc w:val="center"/>
        <w:rPr>
          <w:rFonts w:ascii="Times New Roman" w:hAnsi="Times New Roman"/>
          <w:b/>
          <w:sz w:val="56"/>
          <w:szCs w:val="56"/>
          <w:lang w:val="kk-KZ"/>
        </w:rPr>
      </w:pPr>
      <w:r w:rsidRPr="00AB1594">
        <w:rPr>
          <w:rFonts w:ascii="Times New Roman" w:hAnsi="Times New Roman"/>
          <w:b/>
          <w:sz w:val="56"/>
          <w:szCs w:val="56"/>
          <w:lang w:val="kk-KZ"/>
        </w:rPr>
        <w:t>№51 М.Қаратаев атындағы орта  мектебінің</w:t>
      </w:r>
    </w:p>
    <w:p w:rsidR="00163A4A" w:rsidRPr="00AB1594" w:rsidRDefault="00163A4A" w:rsidP="00AB1594">
      <w:pPr>
        <w:spacing w:after="0"/>
        <w:jc w:val="center"/>
        <w:rPr>
          <w:rFonts w:ascii="Times New Roman" w:hAnsi="Times New Roman"/>
          <w:b/>
          <w:sz w:val="56"/>
          <w:szCs w:val="56"/>
          <w:lang w:val="kk-KZ"/>
        </w:rPr>
      </w:pPr>
      <w:r w:rsidRPr="00AB1594">
        <w:rPr>
          <w:rFonts w:ascii="Times New Roman" w:hAnsi="Times New Roman"/>
          <w:b/>
          <w:sz w:val="56"/>
          <w:szCs w:val="56"/>
          <w:lang w:val="kk-KZ"/>
        </w:rPr>
        <w:t xml:space="preserve"> </w:t>
      </w:r>
      <w:r>
        <w:rPr>
          <w:rFonts w:ascii="Times New Roman" w:hAnsi="Times New Roman"/>
          <w:b/>
          <w:sz w:val="56"/>
          <w:szCs w:val="56"/>
          <w:u w:val="single"/>
          <w:lang w:val="kk-KZ"/>
        </w:rPr>
        <w:t>6</w:t>
      </w:r>
      <w:r w:rsidRPr="00AB1594">
        <w:rPr>
          <w:rFonts w:ascii="Times New Roman" w:hAnsi="Times New Roman"/>
          <w:b/>
          <w:sz w:val="56"/>
          <w:szCs w:val="56"/>
          <w:u w:val="single"/>
          <w:lang w:val="kk-KZ"/>
        </w:rPr>
        <w:t xml:space="preserve"> «б»</w:t>
      </w:r>
      <w:r w:rsidRPr="00AB1594">
        <w:rPr>
          <w:rFonts w:ascii="Times New Roman" w:hAnsi="Times New Roman"/>
          <w:b/>
          <w:sz w:val="56"/>
          <w:szCs w:val="56"/>
          <w:lang w:val="kk-KZ"/>
        </w:rPr>
        <w:t xml:space="preserve"> сынып жетекшісі </w:t>
      </w:r>
      <w:r w:rsidRPr="00AB1594">
        <w:rPr>
          <w:rFonts w:ascii="Times New Roman" w:hAnsi="Times New Roman"/>
          <w:b/>
          <w:sz w:val="56"/>
          <w:szCs w:val="56"/>
          <w:u w:val="single"/>
          <w:lang w:val="kk-KZ"/>
        </w:rPr>
        <w:t>Сабирова Жібектің</w:t>
      </w:r>
    </w:p>
    <w:p w:rsidR="00163A4A" w:rsidRPr="00AB1594" w:rsidRDefault="00163A4A" w:rsidP="00AB1594">
      <w:pPr>
        <w:spacing w:after="0"/>
        <w:rPr>
          <w:rFonts w:ascii="Times New Roman" w:hAnsi="Times New Roman"/>
          <w:b/>
          <w:sz w:val="56"/>
          <w:szCs w:val="56"/>
          <w:lang w:val="kk-KZ"/>
        </w:rPr>
      </w:pPr>
      <w:r>
        <w:rPr>
          <w:rFonts w:ascii="Times New Roman" w:hAnsi="Times New Roman"/>
          <w:b/>
          <w:sz w:val="56"/>
          <w:szCs w:val="56"/>
          <w:lang w:val="kk-KZ"/>
        </w:rPr>
        <w:t xml:space="preserve">                    </w:t>
      </w:r>
      <w:r w:rsidRPr="00AB1594">
        <w:rPr>
          <w:rFonts w:ascii="Times New Roman" w:hAnsi="Times New Roman"/>
          <w:b/>
          <w:sz w:val="56"/>
          <w:szCs w:val="56"/>
          <w:lang w:val="kk-KZ"/>
        </w:rPr>
        <w:t>апталық, айлық  жұмыс</w:t>
      </w:r>
      <w:r>
        <w:rPr>
          <w:rFonts w:ascii="Times New Roman" w:hAnsi="Times New Roman"/>
          <w:b/>
          <w:sz w:val="56"/>
          <w:szCs w:val="56"/>
          <w:lang w:val="kk-KZ"/>
        </w:rPr>
        <w:t xml:space="preserve">  </w:t>
      </w:r>
      <w:r w:rsidRPr="00AB1594">
        <w:rPr>
          <w:rFonts w:ascii="Times New Roman" w:hAnsi="Times New Roman"/>
          <w:b/>
          <w:sz w:val="56"/>
          <w:szCs w:val="56"/>
          <w:lang w:val="kk-KZ"/>
        </w:rPr>
        <w:t>жоспары.</w:t>
      </w:r>
    </w:p>
    <w:p w:rsidR="00163A4A" w:rsidRPr="00AB1594" w:rsidRDefault="00163A4A" w:rsidP="00B85F3E">
      <w:pPr>
        <w:spacing w:after="0"/>
        <w:jc w:val="center"/>
        <w:rPr>
          <w:rFonts w:ascii="Times New Roman" w:hAnsi="Times New Roman"/>
          <w:b/>
          <w:sz w:val="72"/>
          <w:szCs w:val="24"/>
          <w:lang w:val="kk-KZ"/>
        </w:rPr>
      </w:pPr>
    </w:p>
    <w:p w:rsidR="00163A4A" w:rsidRPr="0082152E" w:rsidRDefault="00163A4A" w:rsidP="00B85F3E">
      <w:pPr>
        <w:spacing w:after="0"/>
        <w:jc w:val="center"/>
        <w:rPr>
          <w:rFonts w:ascii="Times New Roman" w:hAnsi="Times New Roman"/>
          <w:b/>
          <w:sz w:val="32"/>
          <w:szCs w:val="24"/>
          <w:lang w:val="kk-KZ"/>
        </w:rPr>
      </w:pPr>
    </w:p>
    <w:p w:rsidR="00163A4A" w:rsidRPr="0082152E" w:rsidRDefault="00163A4A" w:rsidP="00B85F3E">
      <w:pPr>
        <w:spacing w:after="0"/>
        <w:jc w:val="center"/>
        <w:rPr>
          <w:rFonts w:ascii="Times New Roman" w:hAnsi="Times New Roman"/>
          <w:b/>
          <w:sz w:val="32"/>
          <w:szCs w:val="24"/>
          <w:lang w:val="kk-KZ"/>
        </w:rPr>
      </w:pPr>
    </w:p>
    <w:p w:rsidR="00163A4A" w:rsidRPr="0082152E" w:rsidRDefault="00163A4A" w:rsidP="00B85F3E">
      <w:pPr>
        <w:spacing w:after="0"/>
        <w:jc w:val="center"/>
        <w:rPr>
          <w:rFonts w:ascii="Times New Roman" w:hAnsi="Times New Roman"/>
          <w:b/>
          <w:sz w:val="32"/>
          <w:szCs w:val="24"/>
          <w:lang w:val="kk-KZ"/>
        </w:rPr>
      </w:pPr>
    </w:p>
    <w:p w:rsidR="00163A4A" w:rsidRDefault="00163A4A" w:rsidP="00B85F3E">
      <w:pPr>
        <w:spacing w:after="0"/>
        <w:jc w:val="center"/>
        <w:rPr>
          <w:rFonts w:ascii="Times New Roman" w:hAnsi="Times New Roman"/>
          <w:b/>
          <w:sz w:val="32"/>
          <w:szCs w:val="24"/>
          <w:lang w:val="kk-KZ"/>
        </w:rPr>
      </w:pPr>
    </w:p>
    <w:p w:rsidR="00163A4A" w:rsidRDefault="00163A4A" w:rsidP="00B85F3E">
      <w:pPr>
        <w:spacing w:after="0"/>
        <w:jc w:val="center"/>
        <w:rPr>
          <w:rFonts w:ascii="Times New Roman" w:hAnsi="Times New Roman"/>
          <w:b/>
          <w:sz w:val="32"/>
          <w:szCs w:val="24"/>
          <w:lang w:val="kk-KZ"/>
        </w:rPr>
      </w:pPr>
    </w:p>
    <w:p w:rsidR="00163A4A" w:rsidRDefault="00163A4A" w:rsidP="00B85F3E">
      <w:pPr>
        <w:spacing w:after="0"/>
        <w:jc w:val="center"/>
        <w:rPr>
          <w:rFonts w:ascii="Times New Roman" w:hAnsi="Times New Roman"/>
          <w:b/>
          <w:sz w:val="32"/>
          <w:szCs w:val="24"/>
          <w:lang w:val="kk-KZ"/>
        </w:rPr>
      </w:pPr>
    </w:p>
    <w:p w:rsidR="00163A4A" w:rsidRPr="0082152E" w:rsidRDefault="00163A4A" w:rsidP="00B85F3E">
      <w:pPr>
        <w:spacing w:after="0"/>
        <w:jc w:val="center"/>
        <w:rPr>
          <w:rFonts w:ascii="Times New Roman" w:hAnsi="Times New Roman"/>
          <w:b/>
          <w:sz w:val="32"/>
          <w:szCs w:val="24"/>
          <w:lang w:val="kk-KZ"/>
        </w:rPr>
      </w:pPr>
    </w:p>
    <w:p w:rsidR="00163A4A" w:rsidRPr="00AB1594" w:rsidRDefault="00163A4A" w:rsidP="00B85F3E">
      <w:pPr>
        <w:spacing w:after="0"/>
        <w:jc w:val="center"/>
        <w:rPr>
          <w:rFonts w:ascii="Times New Roman" w:hAnsi="Times New Roman"/>
          <w:b/>
          <w:sz w:val="52"/>
          <w:szCs w:val="52"/>
          <w:lang w:val="kk-KZ"/>
        </w:rPr>
      </w:pPr>
      <w:r>
        <w:rPr>
          <w:rFonts w:ascii="Times New Roman" w:hAnsi="Times New Roman"/>
          <w:b/>
          <w:sz w:val="52"/>
          <w:szCs w:val="52"/>
          <w:lang w:val="kk-KZ"/>
        </w:rPr>
        <w:t>2014</w:t>
      </w:r>
      <w:r w:rsidRPr="00AB1594">
        <w:rPr>
          <w:rFonts w:ascii="Times New Roman" w:hAnsi="Times New Roman"/>
          <w:b/>
          <w:sz w:val="52"/>
          <w:szCs w:val="52"/>
          <w:lang w:val="kk-KZ"/>
        </w:rPr>
        <w:t>-201</w:t>
      </w:r>
      <w:r>
        <w:rPr>
          <w:rFonts w:ascii="Times New Roman" w:hAnsi="Times New Roman"/>
          <w:b/>
          <w:sz w:val="52"/>
          <w:szCs w:val="52"/>
          <w:lang w:val="kk-KZ"/>
        </w:rPr>
        <w:t>5</w:t>
      </w:r>
      <w:r w:rsidRPr="00AB1594">
        <w:rPr>
          <w:rFonts w:ascii="Times New Roman" w:hAnsi="Times New Roman"/>
          <w:b/>
          <w:sz w:val="52"/>
          <w:szCs w:val="52"/>
          <w:lang w:val="kk-KZ"/>
        </w:rPr>
        <w:t xml:space="preserve"> оқу жылы.</w:t>
      </w:r>
    </w:p>
    <w:p w:rsidR="00163A4A" w:rsidRPr="00AB1594" w:rsidRDefault="00163A4A" w:rsidP="0082152E">
      <w:pPr>
        <w:spacing w:after="0"/>
        <w:rPr>
          <w:rFonts w:ascii="Times New Roman" w:hAnsi="Times New Roman"/>
          <w:b/>
          <w:i/>
          <w:sz w:val="52"/>
          <w:szCs w:val="52"/>
          <w:lang w:val="kk-KZ"/>
        </w:rPr>
      </w:pPr>
    </w:p>
    <w:p w:rsidR="00163A4A" w:rsidRDefault="00163A4A" w:rsidP="0082152E">
      <w:pPr>
        <w:spacing w:after="0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163A4A" w:rsidRDefault="00163A4A" w:rsidP="0082152E">
      <w:pPr>
        <w:spacing w:after="0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163A4A" w:rsidRDefault="00163A4A" w:rsidP="0082152E">
      <w:pPr>
        <w:spacing w:after="0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163A4A" w:rsidRDefault="00163A4A" w:rsidP="0082152E">
      <w:pPr>
        <w:spacing w:after="0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163A4A" w:rsidRDefault="00163A4A" w:rsidP="0082152E">
      <w:pPr>
        <w:spacing w:after="0"/>
        <w:rPr>
          <w:rFonts w:ascii="Times New Roman" w:hAnsi="Times New Roman"/>
          <w:b/>
          <w:sz w:val="21"/>
          <w:szCs w:val="21"/>
          <w:lang w:val="kk-KZ"/>
        </w:rPr>
      </w:pPr>
      <w:bookmarkStart w:id="0" w:name="_GoBack"/>
      <w:bookmarkEnd w:id="0"/>
    </w:p>
    <w:p w:rsidR="00163A4A" w:rsidRPr="007155F8" w:rsidRDefault="00163A4A" w:rsidP="0082152E">
      <w:pPr>
        <w:spacing w:after="0"/>
        <w:rPr>
          <w:rFonts w:ascii="Times New Roman" w:hAnsi="Times New Roman"/>
          <w:b/>
          <w:sz w:val="21"/>
          <w:szCs w:val="21"/>
          <w:lang w:val="kk-KZ"/>
        </w:rPr>
      </w:pPr>
      <w:r w:rsidRPr="007155F8">
        <w:rPr>
          <w:rFonts w:ascii="Times New Roman" w:hAnsi="Times New Roman"/>
          <w:b/>
          <w:sz w:val="21"/>
          <w:szCs w:val="21"/>
          <w:lang w:val="kk-KZ"/>
        </w:rPr>
        <w:t>«Бекітемін»</w:t>
      </w:r>
    </w:p>
    <w:p w:rsidR="00163A4A" w:rsidRPr="007155F8" w:rsidRDefault="00163A4A" w:rsidP="0082152E">
      <w:pPr>
        <w:spacing w:after="0"/>
        <w:rPr>
          <w:rFonts w:ascii="Times New Roman" w:hAnsi="Times New Roman"/>
          <w:b/>
          <w:sz w:val="21"/>
          <w:szCs w:val="21"/>
          <w:lang w:val="kk-KZ"/>
        </w:rPr>
      </w:pPr>
      <w:r w:rsidRPr="007155F8">
        <w:rPr>
          <w:rFonts w:ascii="Times New Roman" w:hAnsi="Times New Roman"/>
          <w:b/>
          <w:sz w:val="21"/>
          <w:szCs w:val="21"/>
          <w:lang w:val="kk-KZ"/>
        </w:rPr>
        <w:t>Тәрбие ісі жөніндегі орынбасары:                        Қ.Аюпова.</w:t>
      </w:r>
    </w:p>
    <w:p w:rsidR="00163A4A" w:rsidRPr="007155F8" w:rsidRDefault="00163A4A" w:rsidP="0082152E">
      <w:pPr>
        <w:spacing w:after="0"/>
        <w:rPr>
          <w:rFonts w:ascii="Times New Roman" w:hAnsi="Times New Roman"/>
          <w:b/>
          <w:i/>
          <w:sz w:val="21"/>
          <w:szCs w:val="21"/>
          <w:lang w:val="kk-KZ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3879"/>
        <w:gridCol w:w="3950"/>
        <w:gridCol w:w="3810"/>
        <w:gridCol w:w="3245"/>
      </w:tblGrid>
      <w:tr w:rsidR="00163A4A" w:rsidRPr="007155F8" w:rsidTr="007E735D">
        <w:trPr>
          <w:trHeight w:val="437"/>
        </w:trPr>
        <w:tc>
          <w:tcPr>
            <w:tcW w:w="851" w:type="dxa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айы</w:t>
            </w:r>
          </w:p>
        </w:tc>
        <w:tc>
          <w:tcPr>
            <w:tcW w:w="3879" w:type="dxa"/>
            <w:vMerge w:val="restart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1-6</w:t>
            </w:r>
            <w:r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.09.2014</w:t>
            </w:r>
            <w:r w:rsidRPr="007155F8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ж</w:t>
            </w:r>
          </w:p>
        </w:tc>
        <w:tc>
          <w:tcPr>
            <w:tcW w:w="3950" w:type="dxa"/>
            <w:vMerge w:val="restart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  <w:p w:rsidR="00163A4A" w:rsidRPr="007155F8" w:rsidRDefault="00163A4A" w:rsidP="001C5B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8-13.09.201</w:t>
            </w:r>
            <w:r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4</w:t>
            </w:r>
            <w:r w:rsidRPr="007155F8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ж</w:t>
            </w:r>
          </w:p>
        </w:tc>
        <w:tc>
          <w:tcPr>
            <w:tcW w:w="3810" w:type="dxa"/>
            <w:vMerge w:val="restart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  <w:p w:rsidR="00163A4A" w:rsidRPr="007155F8" w:rsidRDefault="00163A4A" w:rsidP="001C5B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15-20.09.201</w:t>
            </w:r>
            <w:r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4</w:t>
            </w:r>
            <w:r w:rsidRPr="007155F8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ж</w:t>
            </w:r>
          </w:p>
        </w:tc>
        <w:tc>
          <w:tcPr>
            <w:tcW w:w="3245" w:type="dxa"/>
            <w:vMerge w:val="restart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  <w:p w:rsidR="00163A4A" w:rsidRPr="007155F8" w:rsidRDefault="00163A4A" w:rsidP="001C5B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22-27.09.201</w:t>
            </w:r>
            <w:r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4</w:t>
            </w:r>
            <w:r w:rsidRPr="007155F8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ж</w:t>
            </w:r>
          </w:p>
        </w:tc>
      </w:tr>
      <w:tr w:rsidR="00163A4A" w:rsidRPr="007155F8" w:rsidTr="007E735D">
        <w:trPr>
          <w:trHeight w:val="286"/>
        </w:trPr>
        <w:tc>
          <w:tcPr>
            <w:tcW w:w="851" w:type="dxa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апта</w:t>
            </w:r>
          </w:p>
        </w:tc>
        <w:tc>
          <w:tcPr>
            <w:tcW w:w="3879" w:type="dxa"/>
            <w:vMerge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</w:tc>
        <w:tc>
          <w:tcPr>
            <w:tcW w:w="3950" w:type="dxa"/>
            <w:vMerge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</w:tc>
        <w:tc>
          <w:tcPr>
            <w:tcW w:w="3810" w:type="dxa"/>
            <w:vMerge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</w:tc>
        <w:tc>
          <w:tcPr>
            <w:tcW w:w="3245" w:type="dxa"/>
            <w:vMerge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</w:tc>
      </w:tr>
      <w:tr w:rsidR="00163A4A" w:rsidRPr="004756F6" w:rsidTr="007155F8">
        <w:trPr>
          <w:cantSplit/>
          <w:trHeight w:val="1676"/>
        </w:trPr>
        <w:tc>
          <w:tcPr>
            <w:tcW w:w="851" w:type="dxa"/>
            <w:textDirection w:val="btLr"/>
          </w:tcPr>
          <w:p w:rsidR="00163A4A" w:rsidRPr="007155F8" w:rsidRDefault="00163A4A" w:rsidP="007E73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Дүйсенбі</w:t>
            </w:r>
          </w:p>
        </w:tc>
        <w:tc>
          <w:tcPr>
            <w:tcW w:w="3879" w:type="dxa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Сынып оқушыларын жаңа оқу жылымен құттықтау.</w:t>
            </w: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>
              <w:rPr>
                <w:rFonts w:ascii="Times New Roman" w:hAnsi="Times New Roman"/>
                <w:sz w:val="21"/>
                <w:szCs w:val="21"/>
                <w:lang w:val="kk-KZ"/>
              </w:rPr>
              <w:t>«</w:t>
            </w: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Қазақстан жолдауы-2050 стратегиясы</w:t>
            </w:r>
            <w:r>
              <w:rPr>
                <w:rFonts w:ascii="Times New Roman" w:hAnsi="Times New Roman"/>
                <w:sz w:val="21"/>
                <w:szCs w:val="21"/>
                <w:lang w:val="kk-KZ"/>
              </w:rPr>
              <w:t>:</w:t>
            </w: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>
              <w:rPr>
                <w:rFonts w:ascii="Times New Roman" w:hAnsi="Times New Roman"/>
                <w:sz w:val="21"/>
                <w:szCs w:val="21"/>
                <w:lang w:val="kk-KZ"/>
              </w:rPr>
              <w:t>бір мақсат- бір мүдде</w:t>
            </w: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-</w:t>
            </w:r>
          </w:p>
          <w:p w:rsidR="00163A4A" w:rsidRPr="007155F8" w:rsidRDefault="00163A4A" w:rsidP="007155F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>
              <w:rPr>
                <w:rFonts w:ascii="Times New Roman" w:hAnsi="Times New Roman"/>
                <w:sz w:val="21"/>
                <w:szCs w:val="21"/>
                <w:lang w:val="kk-KZ"/>
              </w:rPr>
              <w:t xml:space="preserve">бір болашақ» атты тәрбие </w:t>
            </w: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сағ</w:t>
            </w:r>
            <w:r>
              <w:rPr>
                <w:rFonts w:ascii="Times New Roman" w:hAnsi="Times New Roman"/>
                <w:sz w:val="21"/>
                <w:szCs w:val="21"/>
                <w:lang w:val="kk-KZ"/>
              </w:rPr>
              <w:t>атын өткізу</w:t>
            </w: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.</w:t>
            </w:r>
          </w:p>
        </w:tc>
        <w:tc>
          <w:tcPr>
            <w:tcW w:w="3950" w:type="dxa"/>
          </w:tcPr>
          <w:p w:rsidR="00163A4A" w:rsidRPr="007155F8" w:rsidRDefault="00163A4A" w:rsidP="00827E8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8- қыркүйек Халықаралық Отбасы</w:t>
            </w:r>
          </w:p>
          <w:p w:rsidR="00163A4A" w:rsidRPr="007155F8" w:rsidRDefault="00163A4A" w:rsidP="00827E8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күніне байланысты тәрбие сағатын  өткізу. Апталық лездемеге қатыстыру.Оқушылардың формасын,тәртібін,оқу құралдарын,тазалығ, тек-у</w:t>
            </w:r>
          </w:p>
          <w:p w:rsidR="00163A4A" w:rsidRPr="007155F8" w:rsidRDefault="00163A4A" w:rsidP="00827E8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810" w:type="dxa"/>
          </w:tcPr>
          <w:p w:rsidR="00163A4A" w:rsidRPr="007155F8" w:rsidRDefault="00163A4A" w:rsidP="00827E8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        «Менің ата-анамның кәсібі»</w:t>
            </w:r>
          </w:p>
          <w:p w:rsidR="00163A4A" w:rsidRPr="007155F8" w:rsidRDefault="00163A4A" w:rsidP="00827E8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>
              <w:rPr>
                <w:rFonts w:ascii="Times New Roman" w:hAnsi="Times New Roman"/>
                <w:sz w:val="21"/>
                <w:szCs w:val="21"/>
                <w:lang w:val="kk-KZ"/>
              </w:rPr>
              <w:t>т</w:t>
            </w: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ақырыбындағы тәрбие сағатын  өткізу. Апталық лездемеге қатыстыру.Оқушылардың формасын,тәртібін,оқу құралдарын,тазалығ, тек-у</w:t>
            </w:r>
          </w:p>
          <w:p w:rsidR="00163A4A" w:rsidRPr="007155F8" w:rsidRDefault="00163A4A" w:rsidP="00827E8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245" w:type="dxa"/>
          </w:tcPr>
          <w:p w:rsidR="00163A4A" w:rsidRPr="007155F8" w:rsidRDefault="00163A4A" w:rsidP="00827E8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    «Тіл  тағдыры-ұлт тағдыры»тақырыбындағы</w:t>
            </w:r>
          </w:p>
          <w:p w:rsidR="00163A4A" w:rsidRPr="007155F8" w:rsidRDefault="00163A4A" w:rsidP="00827E8C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тәрбие сағатын  өткізу. Оқушылардың формасын,тәртібін,оқу құралдарын,тазалығ, тек-у</w:t>
            </w:r>
          </w:p>
          <w:p w:rsidR="00163A4A" w:rsidRPr="007155F8" w:rsidRDefault="00163A4A" w:rsidP="00827E8C">
            <w:pPr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</w:tr>
      <w:tr w:rsidR="00163A4A" w:rsidRPr="004756F6" w:rsidTr="007E735D">
        <w:trPr>
          <w:cantSplit/>
          <w:trHeight w:val="1365"/>
        </w:trPr>
        <w:tc>
          <w:tcPr>
            <w:tcW w:w="851" w:type="dxa"/>
            <w:textDirection w:val="btLr"/>
          </w:tcPr>
          <w:p w:rsidR="00163A4A" w:rsidRPr="007155F8" w:rsidRDefault="00163A4A" w:rsidP="007E73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Сейсенбі</w:t>
            </w:r>
          </w:p>
        </w:tc>
        <w:tc>
          <w:tcPr>
            <w:tcW w:w="3879" w:type="dxa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Сынып  оқушыларымен жиналыс жасау және сынып белсенділерін сайлау</w:t>
            </w:r>
          </w:p>
        </w:tc>
        <w:tc>
          <w:tcPr>
            <w:tcW w:w="3950" w:type="dxa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Сынып оқушыларын «Денсаулығым керемет-жаттығуға мың рахмет»  атты денсаулық фестиваліне  қатыстыру.</w:t>
            </w: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810" w:type="dxa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Сыныптағы жекелеген оқушыларға зерттемелер жасау.</w:t>
            </w: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Ата-аналармен байланыс жасап отыру.</w:t>
            </w:r>
          </w:p>
        </w:tc>
        <w:tc>
          <w:tcPr>
            <w:tcW w:w="3245" w:type="dxa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Ата-аналардың сынып  сабақтарына  қатысуына жағдай жасау.</w:t>
            </w:r>
          </w:p>
        </w:tc>
      </w:tr>
      <w:tr w:rsidR="00163A4A" w:rsidRPr="004756F6" w:rsidTr="004F7889">
        <w:trPr>
          <w:cantSplit/>
          <w:trHeight w:val="1791"/>
        </w:trPr>
        <w:tc>
          <w:tcPr>
            <w:tcW w:w="851" w:type="dxa"/>
            <w:textDirection w:val="btLr"/>
          </w:tcPr>
          <w:p w:rsidR="00163A4A" w:rsidRPr="007155F8" w:rsidRDefault="00163A4A" w:rsidP="007E73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Сәрсенбі</w:t>
            </w:r>
          </w:p>
        </w:tc>
        <w:tc>
          <w:tcPr>
            <w:tcW w:w="3879" w:type="dxa"/>
          </w:tcPr>
          <w:p w:rsidR="00163A4A" w:rsidRPr="007155F8" w:rsidRDefault="00163A4A" w:rsidP="00827E8C">
            <w:pPr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    Оқушылардың үйін аралап оқуға дайындығын тексеріп,  бақылау жұмыстарын жүргізу.Ыстық тамақ ішетін оқушыларды қадағалау.</w:t>
            </w: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</w:tc>
        <w:tc>
          <w:tcPr>
            <w:tcW w:w="3950" w:type="dxa"/>
          </w:tcPr>
          <w:p w:rsidR="00163A4A" w:rsidRPr="007155F8" w:rsidRDefault="00163A4A" w:rsidP="004F788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Сынып оқушыларын  ән-хор үйірмесіне тартып,  мектептегі мәдени  шараларға  қатыстыру.</w:t>
            </w:r>
          </w:p>
        </w:tc>
        <w:tc>
          <w:tcPr>
            <w:tcW w:w="3810" w:type="dxa"/>
          </w:tcPr>
          <w:p w:rsidR="00163A4A" w:rsidRPr="007155F8" w:rsidRDefault="00163A4A" w:rsidP="004F788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                   Халықаралық</w:t>
            </w: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Тілдер  мерекесіне орай</w:t>
            </w: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«Тіл  тағдыры- ұлт тағдыры»  атты апталықа сынып оқушыларын дайындау.</w:t>
            </w: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</w:tc>
        <w:tc>
          <w:tcPr>
            <w:tcW w:w="3245" w:type="dxa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Сынып оқушыларының жеке бас тазалықтарын, форма киюлерін және сынып бөлмесінің тазалықтарын басты назарда ұстау.</w:t>
            </w: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Ыстық тамақ ішетін оқушыларды қадағалау.</w:t>
            </w:r>
          </w:p>
        </w:tc>
      </w:tr>
      <w:tr w:rsidR="00163A4A" w:rsidRPr="004756F6" w:rsidTr="004F7889">
        <w:trPr>
          <w:cantSplit/>
          <w:trHeight w:val="1271"/>
        </w:trPr>
        <w:tc>
          <w:tcPr>
            <w:tcW w:w="851" w:type="dxa"/>
            <w:textDirection w:val="btLr"/>
          </w:tcPr>
          <w:p w:rsidR="00163A4A" w:rsidRPr="007155F8" w:rsidRDefault="00163A4A" w:rsidP="007E73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Бейсенбі</w:t>
            </w:r>
          </w:p>
        </w:tc>
        <w:tc>
          <w:tcPr>
            <w:tcW w:w="3879" w:type="dxa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Сынып  бөлмесінің  тазалығын қадағалау және  бөлме өсімдіктерін алдыру.</w:t>
            </w:r>
          </w:p>
        </w:tc>
        <w:tc>
          <w:tcPr>
            <w:tcW w:w="3950" w:type="dxa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Ата-аналар жиналысын ұйымдастырып,  ата-аналар комитеті мен мүшелерін сайлау.</w:t>
            </w:r>
          </w:p>
        </w:tc>
        <w:tc>
          <w:tcPr>
            <w:tcW w:w="3810" w:type="dxa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6- сыныптардан «Жолда жүру ережесін білесің бе?» атты тақырыпта сауалнама жүргізу.</w:t>
            </w:r>
          </w:p>
        </w:tc>
        <w:tc>
          <w:tcPr>
            <w:tcW w:w="3245" w:type="dxa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«Ұстазым,  менің,  ұстазым»  атты мерекелік шараға сынып оқушыларын  хорға дайындау.</w:t>
            </w:r>
          </w:p>
        </w:tc>
      </w:tr>
      <w:tr w:rsidR="00163A4A" w:rsidRPr="004756F6" w:rsidTr="004F7889">
        <w:trPr>
          <w:cantSplit/>
          <w:trHeight w:val="1102"/>
        </w:trPr>
        <w:tc>
          <w:tcPr>
            <w:tcW w:w="851" w:type="dxa"/>
            <w:textDirection w:val="btLr"/>
          </w:tcPr>
          <w:p w:rsidR="00163A4A" w:rsidRPr="007155F8" w:rsidRDefault="00163A4A" w:rsidP="007E73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Жұма</w:t>
            </w:r>
          </w:p>
        </w:tc>
        <w:tc>
          <w:tcPr>
            <w:tcW w:w="3879" w:type="dxa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Сыныптағы оқушылардың  мектеп формасының киілуін  қадағалау.</w:t>
            </w: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950" w:type="dxa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Сыныпта аптасына бір күн  «Ашық есік» күнін белгілеу.</w:t>
            </w: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Сынып оқушыларының  күнделіктерін тексеріп отыру.</w:t>
            </w:r>
          </w:p>
        </w:tc>
        <w:tc>
          <w:tcPr>
            <w:tcW w:w="3810" w:type="dxa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Сыныптағы оқушылардың  мектеп формасының киілуін  қадағалау.</w:t>
            </w: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245" w:type="dxa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Тіл мерекесіне орай мектепішілік шараға сынып оқушыларын қатыстыру.</w:t>
            </w:r>
          </w:p>
        </w:tc>
      </w:tr>
      <w:tr w:rsidR="00163A4A" w:rsidRPr="004756F6" w:rsidTr="004F7889">
        <w:trPr>
          <w:cantSplit/>
          <w:trHeight w:val="1344"/>
        </w:trPr>
        <w:tc>
          <w:tcPr>
            <w:tcW w:w="851" w:type="dxa"/>
            <w:textDirection w:val="btLr"/>
          </w:tcPr>
          <w:p w:rsidR="00163A4A" w:rsidRPr="007155F8" w:rsidRDefault="00163A4A" w:rsidP="007E73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Сенбі</w:t>
            </w:r>
          </w:p>
          <w:p w:rsidR="00163A4A" w:rsidRPr="007155F8" w:rsidRDefault="00163A4A" w:rsidP="007E73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</w:tc>
        <w:tc>
          <w:tcPr>
            <w:tcW w:w="3879" w:type="dxa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Оқушылардың жеке бас тазалықтары мен  сабаққа қатысуын қадағалау.</w:t>
            </w: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950" w:type="dxa"/>
          </w:tcPr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Сынып бөлмесінің  тазалығына  сенбілік ұйымдастыру.</w:t>
            </w: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Тәрбие сағаттарын бекіту.</w:t>
            </w:r>
          </w:p>
        </w:tc>
        <w:tc>
          <w:tcPr>
            <w:tcW w:w="3810" w:type="dxa"/>
          </w:tcPr>
          <w:p w:rsidR="00163A4A" w:rsidRPr="007155F8" w:rsidRDefault="00163A4A" w:rsidP="007E735D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7155F8" w:rsidRDefault="00163A4A" w:rsidP="007E735D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    Бөлме  өсімдіктерін көбейту.</w:t>
            </w: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Оқушылардың сабаққа келуін қадағалау және ата-аналармен байланыс жасап отыру.</w:t>
            </w:r>
          </w:p>
        </w:tc>
        <w:tc>
          <w:tcPr>
            <w:tcW w:w="3245" w:type="dxa"/>
          </w:tcPr>
          <w:p w:rsidR="00163A4A" w:rsidRPr="007155F8" w:rsidRDefault="00163A4A" w:rsidP="007155F8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55F8">
              <w:rPr>
                <w:rFonts w:ascii="Times New Roman" w:hAnsi="Times New Roman"/>
                <w:sz w:val="21"/>
                <w:szCs w:val="21"/>
                <w:lang w:val="kk-KZ"/>
              </w:rPr>
              <w:t>Мектеп инспекторымен сынып оқушыларына кездесу ұйымдастыру.Мектеп инспекторының арнайы дайындаған баяндамасымен таныстыру,түсіндіру</w:t>
            </w:r>
          </w:p>
          <w:p w:rsidR="00163A4A" w:rsidRPr="007155F8" w:rsidRDefault="00163A4A" w:rsidP="007E73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</w:tr>
    </w:tbl>
    <w:p w:rsidR="00163A4A" w:rsidRPr="007155F8" w:rsidRDefault="00163A4A" w:rsidP="00800AA3">
      <w:pPr>
        <w:spacing w:after="0"/>
        <w:rPr>
          <w:rFonts w:ascii="Times New Roman" w:hAnsi="Times New Roman"/>
          <w:b/>
          <w:sz w:val="21"/>
          <w:szCs w:val="21"/>
          <w:lang w:val="kk-KZ"/>
        </w:rPr>
      </w:pPr>
      <w:r w:rsidRPr="007155F8">
        <w:rPr>
          <w:rFonts w:ascii="Times New Roman" w:hAnsi="Times New Roman"/>
          <w:b/>
          <w:sz w:val="21"/>
          <w:szCs w:val="21"/>
          <w:lang w:val="kk-KZ"/>
        </w:rPr>
        <w:t xml:space="preserve">Сынып жетекшісі:        </w:t>
      </w:r>
      <w:r>
        <w:rPr>
          <w:rFonts w:ascii="Times New Roman" w:hAnsi="Times New Roman"/>
          <w:b/>
          <w:sz w:val="21"/>
          <w:szCs w:val="21"/>
          <w:lang w:val="kk-KZ"/>
        </w:rPr>
        <w:t xml:space="preserve">                         Н.Әсәділлаев</w:t>
      </w:r>
    </w:p>
    <w:p w:rsidR="00163A4A" w:rsidRPr="004F7889" w:rsidRDefault="00163A4A" w:rsidP="00800AA3">
      <w:pPr>
        <w:spacing w:after="0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800AA3">
      <w:pPr>
        <w:spacing w:after="0"/>
        <w:rPr>
          <w:rFonts w:ascii="Times New Roman" w:hAnsi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/>
          <w:b/>
          <w:i/>
          <w:sz w:val="24"/>
          <w:szCs w:val="24"/>
          <w:lang w:val="kk-KZ"/>
        </w:rPr>
        <w:t>«Бекітемін»</w:t>
      </w:r>
    </w:p>
    <w:p w:rsidR="00163A4A" w:rsidRDefault="00163A4A" w:rsidP="00800AA3">
      <w:pPr>
        <w:spacing w:after="0"/>
        <w:rPr>
          <w:rFonts w:ascii="Times New Roman" w:hAnsi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/>
          <w:b/>
          <w:i/>
          <w:sz w:val="24"/>
          <w:szCs w:val="24"/>
          <w:lang w:val="kk-KZ"/>
        </w:rPr>
        <w:t>Тәрбие ісі жөніндегі орынбасары:                      Қ.Аюпова.</w:t>
      </w:r>
    </w:p>
    <w:p w:rsidR="00163A4A" w:rsidRDefault="00163A4A" w:rsidP="00800AA3">
      <w:pPr>
        <w:spacing w:after="0"/>
        <w:rPr>
          <w:rFonts w:ascii="Times New Roman" w:hAnsi="Times New Roman"/>
          <w:b/>
          <w:i/>
          <w:sz w:val="24"/>
          <w:szCs w:val="24"/>
          <w:lang w:val="kk-KZ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3879"/>
        <w:gridCol w:w="3950"/>
        <w:gridCol w:w="3810"/>
        <w:gridCol w:w="3245"/>
      </w:tblGrid>
      <w:tr w:rsidR="00163A4A" w:rsidTr="00800AA3">
        <w:trPr>
          <w:trHeight w:val="437"/>
        </w:trPr>
        <w:tc>
          <w:tcPr>
            <w:tcW w:w="851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айы</w:t>
            </w:r>
          </w:p>
        </w:tc>
        <w:tc>
          <w:tcPr>
            <w:tcW w:w="3879" w:type="dxa"/>
            <w:vMerge w:val="restart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2-7.09.2013ж</w:t>
            </w:r>
          </w:p>
        </w:tc>
        <w:tc>
          <w:tcPr>
            <w:tcW w:w="3950" w:type="dxa"/>
            <w:vMerge w:val="restart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9-14.09.2013ж</w:t>
            </w:r>
          </w:p>
        </w:tc>
        <w:tc>
          <w:tcPr>
            <w:tcW w:w="3810" w:type="dxa"/>
            <w:vMerge w:val="restart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16-21.09.2013ж</w:t>
            </w:r>
          </w:p>
        </w:tc>
        <w:tc>
          <w:tcPr>
            <w:tcW w:w="3245" w:type="dxa"/>
            <w:vMerge w:val="restart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23-28.09.2013ж</w:t>
            </w:r>
          </w:p>
        </w:tc>
      </w:tr>
      <w:tr w:rsidR="00163A4A" w:rsidTr="00800AA3">
        <w:trPr>
          <w:trHeight w:val="286"/>
        </w:trPr>
        <w:tc>
          <w:tcPr>
            <w:tcW w:w="851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апта</w:t>
            </w:r>
          </w:p>
        </w:tc>
        <w:tc>
          <w:tcPr>
            <w:tcW w:w="0" w:type="auto"/>
            <w:vMerge/>
            <w:vAlign w:val="center"/>
          </w:tcPr>
          <w:p w:rsidR="00163A4A" w:rsidRDefault="00163A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vAlign w:val="center"/>
          </w:tcPr>
          <w:p w:rsidR="00163A4A" w:rsidRDefault="00163A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vAlign w:val="center"/>
          </w:tcPr>
          <w:p w:rsidR="00163A4A" w:rsidRDefault="00163A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vAlign w:val="center"/>
          </w:tcPr>
          <w:p w:rsidR="00163A4A" w:rsidRDefault="00163A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163A4A" w:rsidTr="00800AA3">
        <w:trPr>
          <w:cantSplit/>
          <w:trHeight w:val="1134"/>
        </w:trPr>
        <w:tc>
          <w:tcPr>
            <w:tcW w:w="851" w:type="dxa"/>
            <w:textDirection w:val="btLr"/>
          </w:tcPr>
          <w:p w:rsidR="00163A4A" w:rsidRDefault="00163A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3879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«Алғашқы ұстаз ,алғашқы дана бабам»атты ұстаздар күніне байланысты тәрбие сағатын өткізу.</w:t>
            </w:r>
          </w:p>
        </w:tc>
        <w:tc>
          <w:tcPr>
            <w:tcW w:w="3950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. «Ұрпақ тәрбиесі-келешек қоғам тәрбиесі» тақырыбында тәрбие сағатын өткізу.</w:t>
            </w: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Апталық лездемеге қатыстыру.Оқушылардың формасын,тәртібін,оқу құралдарын,тазалығ, тек-у</w:t>
            </w: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810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тақырыбындағы</w:t>
            </w: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тәрбие сағатын  өткізу.</w:t>
            </w:r>
            <w:r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Апталық лездемеге қатыстыру.Оқушылардың формасын,тәртібін,оқу құралдарын,тазалығ, тек-у</w:t>
            </w:r>
          </w:p>
        </w:tc>
        <w:tc>
          <w:tcPr>
            <w:tcW w:w="3245" w:type="dxa"/>
          </w:tcPr>
          <w:p w:rsidR="00163A4A" w:rsidRDefault="00163A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тақырыбындағы</w:t>
            </w: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тәрбие сағатын  өткізу.</w:t>
            </w:r>
          </w:p>
        </w:tc>
      </w:tr>
      <w:tr w:rsidR="00163A4A" w:rsidRPr="004756F6" w:rsidTr="008A31A7">
        <w:trPr>
          <w:cantSplit/>
          <w:trHeight w:val="1761"/>
        </w:trPr>
        <w:tc>
          <w:tcPr>
            <w:tcW w:w="851" w:type="dxa"/>
            <w:textDirection w:val="btLr"/>
          </w:tcPr>
          <w:p w:rsidR="00163A4A" w:rsidRDefault="00163A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3879" w:type="dxa"/>
          </w:tcPr>
          <w:p w:rsidR="00163A4A" w:rsidRDefault="00163A4A">
            <w:pPr>
              <w:rPr>
                <w:rFonts w:ascii="Times New Roman" w:hAnsi="Times New Roman"/>
                <w:lang w:val="kk-KZ"/>
              </w:rPr>
            </w:pPr>
          </w:p>
          <w:p w:rsidR="00163A4A" w:rsidRDefault="00163A4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Айлық  қорытынды жиналыс өткізу.Алдағы жұмыс жоспарларын белгілеп отыру.</w:t>
            </w: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50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163A4A" w:rsidRDefault="00163A4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«Имандылық-адам көркі» оқушыларға имандылық туралы түсінік бере отырып, иманды ұл,инабатты қыз болуға тәр</w:t>
            </w: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810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Сыныптағы жекелеген оқушыларға зерттемелер жасау.</w:t>
            </w: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Ата-аналармен байланыс жасап отыру.</w:t>
            </w:r>
          </w:p>
        </w:tc>
        <w:tc>
          <w:tcPr>
            <w:tcW w:w="3245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Ашық есік күні.Ата-аналардың сабаққа қатысуын қадағалау</w:t>
            </w:r>
          </w:p>
        </w:tc>
      </w:tr>
      <w:tr w:rsidR="00163A4A" w:rsidRPr="004756F6" w:rsidTr="00800AA3">
        <w:trPr>
          <w:cantSplit/>
          <w:trHeight w:val="2118"/>
        </w:trPr>
        <w:tc>
          <w:tcPr>
            <w:tcW w:w="851" w:type="dxa"/>
            <w:textDirection w:val="btLr"/>
          </w:tcPr>
          <w:p w:rsidR="00163A4A" w:rsidRDefault="00163A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</w:tc>
        <w:tc>
          <w:tcPr>
            <w:tcW w:w="3879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Математика ,орыс тілі,шет тілі сабақтарына қатысу , талдау</w:t>
            </w:r>
          </w:p>
        </w:tc>
        <w:tc>
          <w:tcPr>
            <w:tcW w:w="3950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 оқушыларын  ән-хор үйірмесіне тартып,  мектептегі мәдени  шараларға  қатыстыру.</w:t>
            </w:r>
          </w:p>
        </w:tc>
        <w:tc>
          <w:tcPr>
            <w:tcW w:w="3810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Default="00163A4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Оқушылардың үйін аралап оқуға дайындығын тексеріп,  бақылау жұмыстарын жүргізу.</w:t>
            </w: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45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 оқушыларының жеке бас тазалықтарын, форма киюлерін және сынып бөлмесінің тазалықтарын басты назарда ұстау.</w:t>
            </w: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Ыстық тамақ ішетін оқушыларды қадағалау.</w:t>
            </w:r>
          </w:p>
        </w:tc>
      </w:tr>
      <w:tr w:rsidR="00163A4A" w:rsidRPr="004756F6" w:rsidTr="008A31A7">
        <w:trPr>
          <w:cantSplit/>
          <w:trHeight w:val="1411"/>
        </w:trPr>
        <w:tc>
          <w:tcPr>
            <w:tcW w:w="851" w:type="dxa"/>
            <w:textDirection w:val="btLr"/>
          </w:tcPr>
          <w:p w:rsidR="00163A4A" w:rsidRDefault="00163A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3879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  бөлмесінің  тазалығын қадағалау және  бөлме өсімдіктерін алдыру.</w:t>
            </w:r>
          </w:p>
        </w:tc>
        <w:tc>
          <w:tcPr>
            <w:tcW w:w="3950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Сыныптың үздік ,екпінді оқушыларымен отырыс өткізу.</w:t>
            </w:r>
          </w:p>
        </w:tc>
        <w:tc>
          <w:tcPr>
            <w:tcW w:w="3810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5- сыныптардан «Жолда жүру ережесін білесің бе?» атты тақырыпта сауалнама жүргізу.</w:t>
            </w:r>
          </w:p>
        </w:tc>
        <w:tc>
          <w:tcPr>
            <w:tcW w:w="3245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Default="00163A4A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Кітап секторларының жұмыстарын тексеру.Кітапханашылармен байланыс жүргізу.</w:t>
            </w: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63A4A" w:rsidRPr="004756F6" w:rsidTr="00800AA3">
        <w:trPr>
          <w:cantSplit/>
          <w:trHeight w:val="1134"/>
        </w:trPr>
        <w:tc>
          <w:tcPr>
            <w:tcW w:w="851" w:type="dxa"/>
            <w:textDirection w:val="btLr"/>
          </w:tcPr>
          <w:p w:rsidR="00163A4A" w:rsidRDefault="00163A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Жұма</w:t>
            </w:r>
          </w:p>
        </w:tc>
        <w:tc>
          <w:tcPr>
            <w:tcW w:w="3879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Сыныптағы оқушылардың  мектеп формасының киілуін  қадағалау.</w:t>
            </w: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50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Сыныпта аптасына бір күн  «Ашық есік» күнін белгілеу.</w:t>
            </w: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 оқушыларының  күнделіктерін тексеріп отыру.</w:t>
            </w:r>
          </w:p>
        </w:tc>
        <w:tc>
          <w:tcPr>
            <w:tcW w:w="3810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Сыныптағы оқушылардың  мектеп формасының киілуін  қадағалау.</w:t>
            </w: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45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Мектеп инспекторымен сынып оқушыларына кездесу ұйымдастыру.Мектеп инспекторының арнайы дайындаған баяндамасымен таныстыру,түсіндіруу..</w:t>
            </w:r>
          </w:p>
        </w:tc>
      </w:tr>
      <w:tr w:rsidR="00163A4A" w:rsidRPr="004756F6" w:rsidTr="008A31A7">
        <w:trPr>
          <w:cantSplit/>
          <w:trHeight w:val="1305"/>
        </w:trPr>
        <w:tc>
          <w:tcPr>
            <w:tcW w:w="851" w:type="dxa"/>
            <w:textDirection w:val="btLr"/>
          </w:tcPr>
          <w:p w:rsidR="00163A4A" w:rsidRDefault="00163A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Сенбі</w:t>
            </w:r>
          </w:p>
          <w:p w:rsidR="00163A4A" w:rsidRDefault="00163A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Оқушылардың жеке бас тазалықтары мен  сабаққа қатысуын қадағалау.</w:t>
            </w: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50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 бөлмесінің  тазалығына  сенбілік ұйымдастыру.</w:t>
            </w: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810" w:type="dxa"/>
          </w:tcPr>
          <w:p w:rsidR="00163A4A" w:rsidRDefault="00163A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Бөлме  өсімдіктерін көбейту.</w:t>
            </w: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Оқушылардың сабаққа келуін қадағалау және ата-аналармен байланыс жасап отыру.</w:t>
            </w:r>
          </w:p>
        </w:tc>
        <w:tc>
          <w:tcPr>
            <w:tcW w:w="3245" w:type="dxa"/>
          </w:tcPr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Default="00163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Апталық қорытынды жиналысын өткізу. Сынып бөлмесіне тазалық жұмыстарын жүргізу,орындық-парталарын ретке келтіру.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</w:tbl>
    <w:p w:rsidR="00163A4A" w:rsidRDefault="00163A4A" w:rsidP="00800AA3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4756F6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2C52FB">
      <w:pPr>
        <w:spacing w:after="0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163A4A" w:rsidRDefault="00163A4A" w:rsidP="002C52FB">
      <w:pPr>
        <w:spacing w:after="0"/>
        <w:rPr>
          <w:rFonts w:ascii="Times New Roman" w:hAnsi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/>
          <w:b/>
          <w:i/>
          <w:sz w:val="24"/>
          <w:szCs w:val="24"/>
          <w:lang w:val="kk-KZ"/>
        </w:rPr>
        <w:t>«Бекітемін»</w:t>
      </w:r>
    </w:p>
    <w:p w:rsidR="00163A4A" w:rsidRDefault="00163A4A" w:rsidP="002C52FB">
      <w:pPr>
        <w:spacing w:after="0"/>
        <w:rPr>
          <w:rFonts w:ascii="Times New Roman" w:hAnsi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/>
          <w:b/>
          <w:i/>
          <w:sz w:val="24"/>
          <w:szCs w:val="24"/>
          <w:lang w:val="kk-KZ"/>
        </w:rPr>
        <w:t>Тәрбие ісі жөніндегі орынбасары:                      Қ.Аюпова.</w:t>
      </w: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3879"/>
        <w:gridCol w:w="3550"/>
        <w:gridCol w:w="3560"/>
        <w:gridCol w:w="3820"/>
      </w:tblGrid>
      <w:tr w:rsidR="00163A4A" w:rsidRPr="00714D2D" w:rsidTr="00714D2D">
        <w:trPr>
          <w:trHeight w:val="106"/>
        </w:trPr>
        <w:tc>
          <w:tcPr>
            <w:tcW w:w="851" w:type="dxa"/>
          </w:tcPr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айы</w:t>
            </w:r>
          </w:p>
        </w:tc>
        <w:tc>
          <w:tcPr>
            <w:tcW w:w="3879" w:type="dxa"/>
            <w:vMerge w:val="restart"/>
          </w:tcPr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03.11.2014ж</w:t>
            </w:r>
          </w:p>
        </w:tc>
        <w:tc>
          <w:tcPr>
            <w:tcW w:w="3550" w:type="dxa"/>
            <w:vMerge w:val="restart"/>
          </w:tcPr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12-15</w:t>
            </w:r>
            <w:r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.11.2014</w:t>
            </w:r>
            <w:r w:rsidRPr="00714D2D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ж</w:t>
            </w:r>
          </w:p>
        </w:tc>
        <w:tc>
          <w:tcPr>
            <w:tcW w:w="3560" w:type="dxa"/>
            <w:vMerge w:val="restart"/>
          </w:tcPr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17-22.11.2014</w:t>
            </w:r>
            <w:r w:rsidRPr="00714D2D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ж</w:t>
            </w:r>
          </w:p>
        </w:tc>
        <w:tc>
          <w:tcPr>
            <w:tcW w:w="3820" w:type="dxa"/>
            <w:vMerge w:val="restart"/>
          </w:tcPr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24-29.11.2014</w:t>
            </w:r>
            <w:r w:rsidRPr="00714D2D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ж</w:t>
            </w:r>
          </w:p>
        </w:tc>
      </w:tr>
      <w:tr w:rsidR="00163A4A" w:rsidRPr="00714D2D" w:rsidTr="00714D2D">
        <w:trPr>
          <w:trHeight w:val="286"/>
        </w:trPr>
        <w:tc>
          <w:tcPr>
            <w:tcW w:w="851" w:type="dxa"/>
          </w:tcPr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апта</w:t>
            </w:r>
          </w:p>
        </w:tc>
        <w:tc>
          <w:tcPr>
            <w:tcW w:w="0" w:type="auto"/>
            <w:vMerge/>
            <w:vAlign w:val="center"/>
          </w:tcPr>
          <w:p w:rsidR="00163A4A" w:rsidRPr="00714D2D" w:rsidRDefault="00163A4A" w:rsidP="00875269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</w:tc>
        <w:tc>
          <w:tcPr>
            <w:tcW w:w="3550" w:type="dxa"/>
            <w:vMerge/>
            <w:vAlign w:val="center"/>
          </w:tcPr>
          <w:p w:rsidR="00163A4A" w:rsidRPr="00714D2D" w:rsidRDefault="00163A4A" w:rsidP="00875269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</w:tc>
        <w:tc>
          <w:tcPr>
            <w:tcW w:w="3560" w:type="dxa"/>
            <w:vMerge/>
            <w:vAlign w:val="center"/>
          </w:tcPr>
          <w:p w:rsidR="00163A4A" w:rsidRPr="00714D2D" w:rsidRDefault="00163A4A" w:rsidP="00875269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</w:tc>
        <w:tc>
          <w:tcPr>
            <w:tcW w:w="3820" w:type="dxa"/>
            <w:vMerge/>
            <w:vAlign w:val="center"/>
          </w:tcPr>
          <w:p w:rsidR="00163A4A" w:rsidRPr="00714D2D" w:rsidRDefault="00163A4A" w:rsidP="00875269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</w:tc>
      </w:tr>
      <w:tr w:rsidR="00163A4A" w:rsidRPr="00714D2D" w:rsidTr="00714D2D">
        <w:trPr>
          <w:cantSplit/>
          <w:trHeight w:val="1134"/>
        </w:trPr>
        <w:tc>
          <w:tcPr>
            <w:tcW w:w="851" w:type="dxa"/>
            <w:textDirection w:val="btLr"/>
          </w:tcPr>
          <w:p w:rsidR="00163A4A" w:rsidRPr="00714D2D" w:rsidRDefault="00163A4A" w:rsidP="0087526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Дүйсенбі</w:t>
            </w:r>
          </w:p>
        </w:tc>
        <w:tc>
          <w:tcPr>
            <w:tcW w:w="3879" w:type="dxa"/>
          </w:tcPr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«Рухани жұтаңдық қайдан шығады» тақырыбында тәрбие сағатын өткізу. Апталық лездемеге қатыстыру.Оқушылардың формасын,тәртібін,оқу құралдарын,тазалығ, тек-у.</w:t>
            </w:r>
          </w:p>
        </w:tc>
        <w:tc>
          <w:tcPr>
            <w:tcW w:w="3550" w:type="dxa"/>
          </w:tcPr>
          <w:p w:rsidR="00163A4A" w:rsidRPr="00714D2D" w:rsidRDefault="00163A4A" w:rsidP="004756F6">
            <w:pPr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>Сыныптағы оқушылардың  мектеп формасының киілуін  қадағалау.  «Имандылық-адам көркі» оқушыларға имандылық туралы түсінік бере отырып, иманды ұл,инабатты қыз болуға тәрбиелеу</w:t>
            </w:r>
          </w:p>
        </w:tc>
        <w:tc>
          <w:tcPr>
            <w:tcW w:w="3560" w:type="dxa"/>
          </w:tcPr>
          <w:p w:rsidR="00163A4A" w:rsidRDefault="00163A4A" w:rsidP="00A8072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>«Жағымсыз әрекеттерден аулақ болайық» тақырыбында тәрбие сағатын өткізу. Апталық лездемеге қатыстыру.Оқушылардың формасын,тәртібін,оқу құралдарын,тазалығ, тек-у.</w:t>
            </w:r>
          </w:p>
          <w:p w:rsidR="00163A4A" w:rsidRPr="00714D2D" w:rsidRDefault="00163A4A" w:rsidP="00A807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</w:tc>
        <w:tc>
          <w:tcPr>
            <w:tcW w:w="3820" w:type="dxa"/>
          </w:tcPr>
          <w:p w:rsidR="00163A4A" w:rsidRPr="00714D2D" w:rsidRDefault="00163A4A" w:rsidP="00714D2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>«Салауаттан бастау алған, денсаулық пен бақытқа ие болар»тақырыбындағы</w:t>
            </w:r>
          </w:p>
          <w:p w:rsidR="00163A4A" w:rsidRPr="00714D2D" w:rsidRDefault="00163A4A" w:rsidP="00714D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>тәрбие сағатын  өткізу.</w:t>
            </w:r>
            <w:r w:rsidRPr="00714D2D">
              <w:rPr>
                <w:sz w:val="21"/>
                <w:szCs w:val="21"/>
                <w:lang w:val="kk-KZ"/>
              </w:rPr>
              <w:t xml:space="preserve"> </w:t>
            </w: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>Апталық лездемеге қатыстыру.Оқушылардың формасын,тәртібін,оқу құралдарын,тазалығ, тек-у.</w:t>
            </w:r>
          </w:p>
        </w:tc>
      </w:tr>
      <w:tr w:rsidR="00163A4A" w:rsidRPr="00714D2D" w:rsidTr="00714D2D">
        <w:trPr>
          <w:cantSplit/>
          <w:trHeight w:val="1367"/>
        </w:trPr>
        <w:tc>
          <w:tcPr>
            <w:tcW w:w="851" w:type="dxa"/>
            <w:textDirection w:val="btLr"/>
          </w:tcPr>
          <w:p w:rsidR="00163A4A" w:rsidRPr="00714D2D" w:rsidRDefault="00163A4A" w:rsidP="0087526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Сейсенбі</w:t>
            </w:r>
          </w:p>
        </w:tc>
        <w:tc>
          <w:tcPr>
            <w:tcW w:w="3879" w:type="dxa"/>
          </w:tcPr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550" w:type="dxa"/>
          </w:tcPr>
          <w:p w:rsidR="00163A4A" w:rsidRPr="00714D2D" w:rsidRDefault="00163A4A" w:rsidP="00A8072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>Сыныптың үздік ,екпінді оқушыларымен отырыс өткізу</w:t>
            </w:r>
          </w:p>
        </w:tc>
        <w:tc>
          <w:tcPr>
            <w:tcW w:w="3560" w:type="dxa"/>
          </w:tcPr>
          <w:p w:rsidR="00163A4A" w:rsidRPr="00714D2D" w:rsidRDefault="00163A4A" w:rsidP="00A8072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   Сыныптағы жекелеген оқушыларға зерттемелер жасау.</w:t>
            </w:r>
          </w:p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>Ата-аналармен байланыс жасап отыру.</w:t>
            </w:r>
          </w:p>
        </w:tc>
        <w:tc>
          <w:tcPr>
            <w:tcW w:w="3820" w:type="dxa"/>
          </w:tcPr>
          <w:p w:rsidR="00163A4A" w:rsidRPr="00714D2D" w:rsidRDefault="00163A4A" w:rsidP="00A8072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Ашық есік күні.Ата-аналардың сабаққа қатысуын қадағалау. Ыстық тамақ ішетін оқушыларды қадағалау</w:t>
            </w:r>
          </w:p>
        </w:tc>
      </w:tr>
      <w:tr w:rsidR="00163A4A" w:rsidRPr="00714D2D" w:rsidTr="00714D2D">
        <w:trPr>
          <w:cantSplit/>
          <w:trHeight w:val="1401"/>
        </w:trPr>
        <w:tc>
          <w:tcPr>
            <w:tcW w:w="851" w:type="dxa"/>
            <w:textDirection w:val="btLr"/>
          </w:tcPr>
          <w:p w:rsidR="00163A4A" w:rsidRPr="00714D2D" w:rsidRDefault="00163A4A" w:rsidP="0087526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Сәрсенбі</w:t>
            </w:r>
          </w:p>
        </w:tc>
        <w:tc>
          <w:tcPr>
            <w:tcW w:w="3879" w:type="dxa"/>
          </w:tcPr>
          <w:p w:rsidR="00163A4A" w:rsidRPr="00714D2D" w:rsidRDefault="00163A4A" w:rsidP="00A80727">
            <w:pPr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550" w:type="dxa"/>
          </w:tcPr>
          <w:p w:rsidR="00163A4A" w:rsidRPr="00714D2D" w:rsidRDefault="00163A4A" w:rsidP="003E10F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>Сыныпта аптасына бір күн  «Ашық есік» күнін белгілеу.</w:t>
            </w:r>
          </w:p>
          <w:p w:rsidR="00163A4A" w:rsidRPr="00714D2D" w:rsidRDefault="00163A4A" w:rsidP="003E10F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>Сынып оқушыларының  күнделіктерін тексеріп отыру.</w:t>
            </w:r>
          </w:p>
        </w:tc>
        <w:tc>
          <w:tcPr>
            <w:tcW w:w="3560" w:type="dxa"/>
          </w:tcPr>
          <w:p w:rsidR="00163A4A" w:rsidRPr="00714D2D" w:rsidRDefault="00163A4A" w:rsidP="00875269">
            <w:pPr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>Оқушылардың үйін аралап оқуға дайындығын тексеріп,  бақылау жұмыстарын жүргізу.</w:t>
            </w:r>
          </w:p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</w:tc>
        <w:tc>
          <w:tcPr>
            <w:tcW w:w="3820" w:type="dxa"/>
          </w:tcPr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>Сынып оқушыларының жеке бас тазалықтарын, форма киюлерін және сынып бөлмесінің тазалықтарын басты назарда ұстау.</w:t>
            </w:r>
          </w:p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</w:tr>
      <w:tr w:rsidR="00163A4A" w:rsidRPr="00714D2D" w:rsidTr="00714D2D">
        <w:trPr>
          <w:cantSplit/>
          <w:trHeight w:val="1355"/>
        </w:trPr>
        <w:tc>
          <w:tcPr>
            <w:tcW w:w="851" w:type="dxa"/>
            <w:textDirection w:val="btLr"/>
          </w:tcPr>
          <w:p w:rsidR="00163A4A" w:rsidRPr="00714D2D" w:rsidRDefault="00163A4A" w:rsidP="0087526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Бейсенбі</w:t>
            </w:r>
          </w:p>
        </w:tc>
        <w:tc>
          <w:tcPr>
            <w:tcW w:w="3879" w:type="dxa"/>
          </w:tcPr>
          <w:p w:rsidR="00163A4A" w:rsidRPr="00714D2D" w:rsidRDefault="00163A4A" w:rsidP="00A8072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550" w:type="dxa"/>
          </w:tcPr>
          <w:p w:rsidR="00163A4A" w:rsidRPr="00B358F9" w:rsidRDefault="00163A4A" w:rsidP="003E1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Математика ,орыс тілі,шет тілі </w:t>
            </w:r>
            <w:r>
              <w:rPr>
                <w:rFonts w:ascii="Times New Roman" w:hAnsi="Times New Roman"/>
                <w:sz w:val="21"/>
                <w:szCs w:val="21"/>
                <w:lang w:val="kk-KZ"/>
              </w:rPr>
              <w:t xml:space="preserve">,қазақ тілі </w:t>
            </w: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сабақтарына қатысу , талдау</w:t>
            </w:r>
          </w:p>
          <w:p w:rsidR="00163A4A" w:rsidRPr="00714D2D" w:rsidRDefault="00163A4A" w:rsidP="003E10F7">
            <w:pPr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>.</w:t>
            </w:r>
          </w:p>
        </w:tc>
        <w:tc>
          <w:tcPr>
            <w:tcW w:w="3560" w:type="dxa"/>
          </w:tcPr>
          <w:p w:rsidR="00163A4A" w:rsidRPr="00714D2D" w:rsidRDefault="00163A4A" w:rsidP="00A80727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>6- сыныптардан «Жолда жүру ережесін білесің бе?» атты тақырыпта сауалнама жүргізу.</w:t>
            </w:r>
          </w:p>
        </w:tc>
        <w:tc>
          <w:tcPr>
            <w:tcW w:w="3820" w:type="dxa"/>
          </w:tcPr>
          <w:p w:rsidR="00163A4A" w:rsidRPr="00714D2D" w:rsidRDefault="00163A4A" w:rsidP="00875269">
            <w:pPr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>Кітап секторларының жұмыстарын тексеру.Кітапханашылармен байланыс жүргізу.</w:t>
            </w:r>
          </w:p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</w:tr>
      <w:tr w:rsidR="00163A4A" w:rsidRPr="00714D2D" w:rsidTr="00714D2D">
        <w:trPr>
          <w:cantSplit/>
          <w:trHeight w:val="1981"/>
        </w:trPr>
        <w:tc>
          <w:tcPr>
            <w:tcW w:w="851" w:type="dxa"/>
            <w:textDirection w:val="btLr"/>
          </w:tcPr>
          <w:p w:rsidR="00163A4A" w:rsidRPr="00714D2D" w:rsidRDefault="00163A4A" w:rsidP="0087526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Жұма</w:t>
            </w:r>
          </w:p>
        </w:tc>
        <w:tc>
          <w:tcPr>
            <w:tcW w:w="3879" w:type="dxa"/>
          </w:tcPr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550" w:type="dxa"/>
          </w:tcPr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560" w:type="dxa"/>
          </w:tcPr>
          <w:p w:rsidR="00163A4A" w:rsidRPr="00714D2D" w:rsidRDefault="00163A4A" w:rsidP="00714D2D">
            <w:pPr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>
              <w:rPr>
                <w:rFonts w:ascii="Times New Roman" w:hAnsi="Times New Roman"/>
                <w:sz w:val="21"/>
                <w:szCs w:val="21"/>
                <w:lang w:val="kk-KZ"/>
              </w:rPr>
              <w:t>Кезекті ата-аналар жиналысы. І-</w:t>
            </w: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>тоқсандық</w:t>
            </w:r>
            <w:r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 қорытындысымен таныстыру.</w:t>
            </w: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>Алдағы жұмыс жоспарларын белгілеп отыру. Ыстық тамақ ішетін оқушыларды қадағалау</w:t>
            </w:r>
          </w:p>
          <w:p w:rsidR="00163A4A" w:rsidRPr="00714D2D" w:rsidRDefault="00163A4A" w:rsidP="00714D2D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820" w:type="dxa"/>
          </w:tcPr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>Мектеп инспекторымен сынып оқушыларына кездесу ұйымдастыру.Мектеп инспекторының арнайы дайындаған баяндамасымен таныстыру,түсіндіруу..</w:t>
            </w:r>
          </w:p>
        </w:tc>
      </w:tr>
      <w:tr w:rsidR="00163A4A" w:rsidRPr="00714D2D" w:rsidTr="00714D2D">
        <w:trPr>
          <w:cantSplit/>
          <w:trHeight w:val="1070"/>
        </w:trPr>
        <w:tc>
          <w:tcPr>
            <w:tcW w:w="851" w:type="dxa"/>
            <w:textDirection w:val="btLr"/>
          </w:tcPr>
          <w:p w:rsidR="00163A4A" w:rsidRPr="00714D2D" w:rsidRDefault="00163A4A" w:rsidP="0087526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b/>
                <w:sz w:val="21"/>
                <w:szCs w:val="21"/>
                <w:lang w:val="kk-KZ"/>
              </w:rPr>
              <w:t>Сенбі</w:t>
            </w:r>
          </w:p>
          <w:p w:rsidR="00163A4A" w:rsidRPr="00714D2D" w:rsidRDefault="00163A4A" w:rsidP="0087526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</w:tc>
        <w:tc>
          <w:tcPr>
            <w:tcW w:w="3879" w:type="dxa"/>
          </w:tcPr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550" w:type="dxa"/>
          </w:tcPr>
          <w:p w:rsidR="00163A4A" w:rsidRPr="00714D2D" w:rsidRDefault="00163A4A" w:rsidP="00B038A8">
            <w:pPr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560" w:type="dxa"/>
          </w:tcPr>
          <w:p w:rsidR="00163A4A" w:rsidRPr="00714D2D" w:rsidRDefault="00163A4A" w:rsidP="0087526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Бөлме  өсімдіктерін көбейту.</w:t>
            </w:r>
          </w:p>
          <w:p w:rsidR="00163A4A" w:rsidRPr="00714D2D" w:rsidRDefault="00163A4A" w:rsidP="0087526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>Оқушылардың сабаққа келуін қадағалау және ата-аналармен байланыс жасап отыру.</w:t>
            </w:r>
          </w:p>
        </w:tc>
        <w:tc>
          <w:tcPr>
            <w:tcW w:w="3820" w:type="dxa"/>
          </w:tcPr>
          <w:p w:rsidR="00163A4A" w:rsidRPr="00714D2D" w:rsidRDefault="00163A4A" w:rsidP="00B358F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714D2D">
              <w:rPr>
                <w:rFonts w:ascii="Times New Roman" w:hAnsi="Times New Roman"/>
                <w:sz w:val="21"/>
                <w:szCs w:val="21"/>
                <w:lang w:val="kk-KZ"/>
              </w:rPr>
              <w:t>Апталық қорытынды жиналысын өткізу. Сынып бөлмесіне тазалық жұмыстарын жүргізу,орындық-парталарын ретке келтіру..</w:t>
            </w:r>
          </w:p>
          <w:p w:rsidR="00163A4A" w:rsidRPr="00714D2D" w:rsidRDefault="00163A4A" w:rsidP="00B358F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714D2D" w:rsidRDefault="00163A4A" w:rsidP="00B358F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</w:tr>
    </w:tbl>
    <w:p w:rsidR="00163A4A" w:rsidRDefault="00163A4A" w:rsidP="00A80727">
      <w:pPr>
        <w:rPr>
          <w:rFonts w:ascii="Times New Roman" w:hAnsi="Times New Roman"/>
          <w:sz w:val="24"/>
          <w:szCs w:val="24"/>
          <w:lang w:val="kk-KZ"/>
        </w:rPr>
      </w:pPr>
    </w:p>
    <w:p w:rsidR="00163A4A" w:rsidRDefault="00163A4A" w:rsidP="002C52FB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2C52FB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DE36FD">
      <w:pPr>
        <w:spacing w:after="0"/>
        <w:rPr>
          <w:rFonts w:ascii="Times New Roman" w:hAnsi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/>
          <w:b/>
          <w:i/>
          <w:sz w:val="24"/>
          <w:szCs w:val="24"/>
          <w:lang w:val="kk-KZ"/>
        </w:rPr>
        <w:t>«Бекітемін»</w:t>
      </w:r>
    </w:p>
    <w:p w:rsidR="00163A4A" w:rsidRDefault="00163A4A" w:rsidP="00DE36FD">
      <w:pPr>
        <w:spacing w:after="0"/>
        <w:rPr>
          <w:rFonts w:ascii="Times New Roman" w:hAnsi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/>
          <w:b/>
          <w:i/>
          <w:sz w:val="24"/>
          <w:szCs w:val="24"/>
          <w:lang w:val="kk-KZ"/>
        </w:rPr>
        <w:t>Тәрбие ісі жөніндегі орынбасары:                      Қ.Аюпова.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3879"/>
        <w:gridCol w:w="3950"/>
        <w:gridCol w:w="3810"/>
        <w:gridCol w:w="3245"/>
      </w:tblGrid>
      <w:tr w:rsidR="00163A4A" w:rsidRPr="00DE36FD" w:rsidTr="00301EEE">
        <w:trPr>
          <w:trHeight w:val="106"/>
        </w:trPr>
        <w:tc>
          <w:tcPr>
            <w:tcW w:w="851" w:type="dxa"/>
          </w:tcPr>
          <w:p w:rsidR="00163A4A" w:rsidRDefault="00163A4A" w:rsidP="00301E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айы</w:t>
            </w:r>
          </w:p>
        </w:tc>
        <w:tc>
          <w:tcPr>
            <w:tcW w:w="3879" w:type="dxa"/>
            <w:vMerge w:val="restart"/>
          </w:tcPr>
          <w:p w:rsidR="00163A4A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63A4A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13-18.01.2014ж</w:t>
            </w:r>
          </w:p>
        </w:tc>
        <w:tc>
          <w:tcPr>
            <w:tcW w:w="3950" w:type="dxa"/>
            <w:vMerge w:val="restart"/>
          </w:tcPr>
          <w:p w:rsidR="00163A4A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63A4A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20-25.01.2014ж</w:t>
            </w:r>
          </w:p>
        </w:tc>
        <w:tc>
          <w:tcPr>
            <w:tcW w:w="3810" w:type="dxa"/>
            <w:vMerge w:val="restart"/>
          </w:tcPr>
          <w:p w:rsidR="00163A4A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63A4A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27.01-01.02.2014ж</w:t>
            </w:r>
          </w:p>
        </w:tc>
        <w:tc>
          <w:tcPr>
            <w:tcW w:w="3245" w:type="dxa"/>
            <w:vMerge w:val="restart"/>
          </w:tcPr>
          <w:p w:rsidR="00163A4A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63A4A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03-08.02.2014ж</w:t>
            </w:r>
          </w:p>
        </w:tc>
      </w:tr>
      <w:tr w:rsidR="00163A4A" w:rsidRPr="00DE36FD" w:rsidTr="00301EEE">
        <w:trPr>
          <w:trHeight w:val="286"/>
        </w:trPr>
        <w:tc>
          <w:tcPr>
            <w:tcW w:w="851" w:type="dxa"/>
          </w:tcPr>
          <w:p w:rsidR="00163A4A" w:rsidRDefault="00163A4A" w:rsidP="00301E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апта</w:t>
            </w:r>
          </w:p>
        </w:tc>
        <w:tc>
          <w:tcPr>
            <w:tcW w:w="0" w:type="auto"/>
            <w:vMerge/>
            <w:vAlign w:val="center"/>
          </w:tcPr>
          <w:p w:rsidR="00163A4A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vAlign w:val="center"/>
          </w:tcPr>
          <w:p w:rsidR="00163A4A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vAlign w:val="center"/>
          </w:tcPr>
          <w:p w:rsidR="00163A4A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vAlign w:val="center"/>
          </w:tcPr>
          <w:p w:rsidR="00163A4A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163A4A" w:rsidRPr="00DE36FD" w:rsidTr="00301EEE">
        <w:trPr>
          <w:cantSplit/>
          <w:trHeight w:val="1134"/>
        </w:trPr>
        <w:tc>
          <w:tcPr>
            <w:tcW w:w="851" w:type="dxa"/>
            <w:textDirection w:val="btLr"/>
          </w:tcPr>
          <w:p w:rsidR="00163A4A" w:rsidRDefault="00163A4A" w:rsidP="00301E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3879" w:type="dxa"/>
          </w:tcPr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>
              <w:rPr>
                <w:rFonts w:ascii="Times New Roman" w:hAnsi="Times New Roman"/>
                <w:sz w:val="21"/>
                <w:szCs w:val="21"/>
                <w:lang w:val="kk-KZ"/>
              </w:rPr>
              <w:t>«Жеке бас - гигиенасы</w:t>
            </w: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» тақырыбында тәрбие сағатын өткізу. Апталық лездемеге қатыстыру.Оқушылардың формасын,тәртібін,оқу құралдарын,тазалығ, тек-у.</w:t>
            </w:r>
          </w:p>
        </w:tc>
        <w:tc>
          <w:tcPr>
            <w:tcW w:w="3950" w:type="dxa"/>
          </w:tcPr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>
              <w:rPr>
                <w:rFonts w:ascii="Times New Roman" w:hAnsi="Times New Roman"/>
                <w:sz w:val="21"/>
                <w:szCs w:val="21"/>
                <w:lang w:val="kk-KZ"/>
              </w:rPr>
              <w:t>«Аталар сөзі – тәрбие көзі</w:t>
            </w: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»тақырыбындағы</w:t>
            </w:r>
          </w:p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тәрбие сағатын  өткізу.</w:t>
            </w:r>
            <w:r w:rsidRPr="00B358F9">
              <w:rPr>
                <w:sz w:val="21"/>
                <w:szCs w:val="21"/>
                <w:lang w:val="kk-KZ"/>
              </w:rPr>
              <w:t xml:space="preserve"> </w:t>
            </w: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Апталық лездемеге қатыстыру.Оқушылардың формасын,тәртібін,оқу құралдарын,тазалығ, тек-у</w:t>
            </w:r>
          </w:p>
        </w:tc>
        <w:tc>
          <w:tcPr>
            <w:tcW w:w="3810" w:type="dxa"/>
          </w:tcPr>
          <w:p w:rsidR="00163A4A" w:rsidRPr="00DE36FD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DE36FD">
              <w:rPr>
                <w:rFonts w:ascii="Times New Roman" w:hAnsi="Times New Roman"/>
                <w:sz w:val="21"/>
                <w:szCs w:val="21"/>
                <w:lang w:val="kk-KZ"/>
              </w:rPr>
              <w:t>«Иманды болу парызың»тақырыбындағы</w:t>
            </w:r>
          </w:p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DE36FD">
              <w:rPr>
                <w:rFonts w:ascii="Times New Roman" w:hAnsi="Times New Roman"/>
                <w:sz w:val="21"/>
                <w:szCs w:val="21"/>
                <w:lang w:val="kk-KZ"/>
              </w:rPr>
              <w:t>тәрбие сағатын  өткізу.</w:t>
            </w:r>
            <w:r w:rsidRPr="00DE36FD">
              <w:rPr>
                <w:sz w:val="21"/>
                <w:szCs w:val="21"/>
                <w:lang w:val="kk-KZ"/>
              </w:rPr>
              <w:t xml:space="preserve"> </w:t>
            </w:r>
            <w:r w:rsidRPr="00DE36FD">
              <w:rPr>
                <w:rFonts w:ascii="Times New Roman" w:hAnsi="Times New Roman"/>
                <w:sz w:val="21"/>
                <w:szCs w:val="21"/>
                <w:lang w:val="kk-KZ"/>
              </w:rPr>
              <w:t>Апталық</w:t>
            </w: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лездемеге қатыстыру.Оқушылардың формасын,тәртібін,оқу құралдарын,тазалығ, тек-у</w:t>
            </w:r>
          </w:p>
        </w:tc>
        <w:tc>
          <w:tcPr>
            <w:tcW w:w="3245" w:type="dxa"/>
          </w:tcPr>
          <w:p w:rsidR="00163A4A" w:rsidRPr="00DE36FD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DE36FD">
              <w:rPr>
                <w:rFonts w:ascii="Times New Roman" w:hAnsi="Times New Roman"/>
                <w:sz w:val="21"/>
                <w:szCs w:val="21"/>
                <w:lang w:val="kk-KZ"/>
              </w:rPr>
              <w:t>«Мен және менің отбасым»тақырыбындағы</w:t>
            </w:r>
          </w:p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тәрбие сағатын  өткізу. Апталық лездемеге қатыстыру.</w:t>
            </w:r>
          </w:p>
        </w:tc>
      </w:tr>
      <w:tr w:rsidR="00163A4A" w:rsidRPr="004756F6" w:rsidTr="00301EEE">
        <w:trPr>
          <w:cantSplit/>
          <w:trHeight w:val="1116"/>
        </w:trPr>
        <w:tc>
          <w:tcPr>
            <w:tcW w:w="851" w:type="dxa"/>
            <w:textDirection w:val="btLr"/>
          </w:tcPr>
          <w:p w:rsidR="00163A4A" w:rsidRDefault="00163A4A" w:rsidP="00301E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3879" w:type="dxa"/>
          </w:tcPr>
          <w:p w:rsidR="00163A4A" w:rsidRPr="00B358F9" w:rsidRDefault="00163A4A" w:rsidP="002B3243">
            <w:pPr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Алдағы жұмыс жоспарларын белгілеп отыру. Ыстық тамақ ішетін оқушыларды қадағалау</w:t>
            </w:r>
          </w:p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950" w:type="dxa"/>
          </w:tcPr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«Имандылық-адам көркі» оқушыларға имандылық туралы түсінік бере отырып, иманды ұл,инабатты қыз болуға тәрбиелеу.</w:t>
            </w:r>
          </w:p>
        </w:tc>
        <w:tc>
          <w:tcPr>
            <w:tcW w:w="3810" w:type="dxa"/>
          </w:tcPr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Сыныптағы жекелеген оқушыларға зерттемелер жасау.</w:t>
            </w:r>
          </w:p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Ата-аналармен байланыс жасап отыру.</w:t>
            </w:r>
          </w:p>
        </w:tc>
        <w:tc>
          <w:tcPr>
            <w:tcW w:w="3245" w:type="dxa"/>
          </w:tcPr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Ашық есік күні.Ата-аналардың сабаққа қатысуын қадағалау. Ыстық тамақ ішетін оқушыларды қадағалау</w:t>
            </w:r>
          </w:p>
        </w:tc>
      </w:tr>
      <w:tr w:rsidR="00163A4A" w:rsidRPr="004756F6" w:rsidTr="00301EEE">
        <w:trPr>
          <w:cantSplit/>
          <w:trHeight w:val="1401"/>
        </w:trPr>
        <w:tc>
          <w:tcPr>
            <w:tcW w:w="851" w:type="dxa"/>
            <w:textDirection w:val="btLr"/>
          </w:tcPr>
          <w:p w:rsidR="00163A4A" w:rsidRDefault="00163A4A" w:rsidP="00301E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</w:tc>
        <w:tc>
          <w:tcPr>
            <w:tcW w:w="3879" w:type="dxa"/>
          </w:tcPr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Математика ,орыс тілі,шет тілі </w:t>
            </w:r>
            <w:r>
              <w:rPr>
                <w:rFonts w:ascii="Times New Roman" w:hAnsi="Times New Roman"/>
                <w:sz w:val="21"/>
                <w:szCs w:val="21"/>
                <w:lang w:val="kk-KZ"/>
              </w:rPr>
              <w:t xml:space="preserve">,қазақ тілі </w:t>
            </w: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сабақтарына қатысу , талдау</w:t>
            </w:r>
          </w:p>
          <w:p w:rsidR="00163A4A" w:rsidRPr="00B358F9" w:rsidRDefault="00163A4A" w:rsidP="002B3243">
            <w:pPr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950" w:type="dxa"/>
          </w:tcPr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 оқушыларын  ән-хор үйірмесіне тартып,  мектептегі мәдени  шараларға  қатыстыру. Ыстық тамақ ішетін оқушыларды қадағалау</w:t>
            </w:r>
          </w:p>
        </w:tc>
        <w:tc>
          <w:tcPr>
            <w:tcW w:w="3810" w:type="dxa"/>
          </w:tcPr>
          <w:p w:rsidR="00163A4A" w:rsidRPr="00B358F9" w:rsidRDefault="00163A4A" w:rsidP="002B3243">
            <w:pPr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Оқушылардың үйін аралап оқуға дайындығын тексеріп,  бақылау жұмыстарын жүргізу.</w:t>
            </w:r>
          </w:p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</w:tc>
        <w:tc>
          <w:tcPr>
            <w:tcW w:w="3245" w:type="dxa"/>
          </w:tcPr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 оқушыларының жеке бас тазалықтарын, форма киюлерін және сынып бөлмесінің тазалықтарын басты назарда ұстау.</w:t>
            </w:r>
          </w:p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</w:tr>
      <w:tr w:rsidR="00163A4A" w:rsidRPr="004756F6" w:rsidTr="00301EEE">
        <w:trPr>
          <w:cantSplit/>
          <w:trHeight w:val="1355"/>
        </w:trPr>
        <w:tc>
          <w:tcPr>
            <w:tcW w:w="851" w:type="dxa"/>
            <w:textDirection w:val="btLr"/>
          </w:tcPr>
          <w:p w:rsidR="00163A4A" w:rsidRDefault="00163A4A" w:rsidP="00301E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3879" w:type="dxa"/>
          </w:tcPr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«Тұмаудан сақ болайық,балалар!»Іс-шара жоспар.таныс-у.Сынып  бөлмесінің  тазалығын қадағалау және  бөлме өсімдіктерін  алдыру.</w:t>
            </w:r>
          </w:p>
        </w:tc>
        <w:tc>
          <w:tcPr>
            <w:tcW w:w="3950" w:type="dxa"/>
          </w:tcPr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Сыныптың үздік ,екпінді оқушыларымен отырыс өткізу. Кітап секторларының жұмыстарын тексеру.</w:t>
            </w:r>
          </w:p>
        </w:tc>
        <w:tc>
          <w:tcPr>
            <w:tcW w:w="3810" w:type="dxa"/>
          </w:tcPr>
          <w:p w:rsidR="00163A4A" w:rsidRPr="002B3243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5- сыныптардан «Жолда жүру ережесін білесің бе?» атты тақырыпта </w:t>
            </w:r>
            <w:r>
              <w:rPr>
                <w:rFonts w:ascii="Times New Roman" w:hAnsi="Times New Roman"/>
                <w:sz w:val="21"/>
                <w:szCs w:val="21"/>
                <w:lang w:val="kk-KZ"/>
              </w:rPr>
              <w:t xml:space="preserve">ауызша </w:t>
            </w: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сауалнама жүргізу.</w:t>
            </w:r>
          </w:p>
        </w:tc>
        <w:tc>
          <w:tcPr>
            <w:tcW w:w="3245" w:type="dxa"/>
          </w:tcPr>
          <w:p w:rsidR="00163A4A" w:rsidRPr="00B358F9" w:rsidRDefault="00163A4A" w:rsidP="002B3243">
            <w:pPr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Кітап секторларының жұмыстарын тексеру.Кітапханашылармен байланыс жүргізу.</w:t>
            </w:r>
          </w:p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</w:tr>
      <w:tr w:rsidR="00163A4A" w:rsidRPr="004756F6" w:rsidTr="00301EEE">
        <w:trPr>
          <w:cantSplit/>
          <w:trHeight w:val="1134"/>
        </w:trPr>
        <w:tc>
          <w:tcPr>
            <w:tcW w:w="851" w:type="dxa"/>
            <w:textDirection w:val="btLr"/>
          </w:tcPr>
          <w:p w:rsidR="00163A4A" w:rsidRDefault="00163A4A" w:rsidP="00301E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Жұма</w:t>
            </w:r>
          </w:p>
        </w:tc>
        <w:tc>
          <w:tcPr>
            <w:tcW w:w="3879" w:type="dxa"/>
          </w:tcPr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Сыныптағы оқушылардың  мектеп формасының киілуін  қадағалау.</w:t>
            </w:r>
          </w:p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950" w:type="dxa"/>
          </w:tcPr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Сыныпта аптасына бір күн  «Ашық есік» күнін белгілеу.</w:t>
            </w:r>
          </w:p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 оқушыларының  күнделіктерін тексеріп отыру.</w:t>
            </w:r>
          </w:p>
        </w:tc>
        <w:tc>
          <w:tcPr>
            <w:tcW w:w="3810" w:type="dxa"/>
          </w:tcPr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Сыныптағы оқушылардың  мектеп формасының киілуін  қадағалау.</w:t>
            </w:r>
          </w:p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245" w:type="dxa"/>
          </w:tcPr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Апталық қорытынды жиналысын өткізу. Сынып бөлмесіне тазалық жұмыстарын жүргізу,орындық-парталарын ретке келтіру..</w:t>
            </w:r>
          </w:p>
        </w:tc>
      </w:tr>
      <w:tr w:rsidR="00163A4A" w:rsidRPr="004756F6" w:rsidTr="00301EEE">
        <w:trPr>
          <w:cantSplit/>
          <w:trHeight w:val="1134"/>
        </w:trPr>
        <w:tc>
          <w:tcPr>
            <w:tcW w:w="851" w:type="dxa"/>
            <w:textDirection w:val="btLr"/>
          </w:tcPr>
          <w:p w:rsidR="00163A4A" w:rsidRDefault="00163A4A" w:rsidP="00301E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Сенбі</w:t>
            </w:r>
          </w:p>
          <w:p w:rsidR="00163A4A" w:rsidRDefault="00163A4A" w:rsidP="00301E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</w:tcPr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Оқушылардың жеке бас тазалықтары мен  сабаққа қатысуын қадағалау.</w:t>
            </w:r>
          </w:p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950" w:type="dxa"/>
          </w:tcPr>
          <w:p w:rsidR="00163A4A" w:rsidRPr="00B358F9" w:rsidRDefault="00163A4A" w:rsidP="002B3243">
            <w:pPr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Кезекті ата-аналар жиналысын өткізу. Сынып оқушыларын ІІ -тоқсанның қорытындысымен таныстыру.</w:t>
            </w:r>
          </w:p>
        </w:tc>
        <w:tc>
          <w:tcPr>
            <w:tcW w:w="3810" w:type="dxa"/>
          </w:tcPr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Бөлме  өсімдіктерін көбейту.</w:t>
            </w:r>
          </w:p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Оқушылардың сабаққа келуін қадағалау және ата-аналармен байланыс жасап отыру.</w:t>
            </w:r>
          </w:p>
        </w:tc>
        <w:tc>
          <w:tcPr>
            <w:tcW w:w="3245" w:type="dxa"/>
          </w:tcPr>
          <w:p w:rsidR="00163A4A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Мектеп инспекторымен сынып оқушыларына кездесу ұйымдастыру.Мектеп инспекторының арнайы дайындаған баян</w:t>
            </w:r>
            <w:r>
              <w:rPr>
                <w:rFonts w:ascii="Times New Roman" w:hAnsi="Times New Roman"/>
                <w:sz w:val="21"/>
                <w:szCs w:val="21"/>
                <w:lang w:val="kk-KZ"/>
              </w:rPr>
              <w:t xml:space="preserve">дамасымен таныстыру,түсіндіру. </w:t>
            </w:r>
          </w:p>
          <w:p w:rsidR="00163A4A" w:rsidRPr="00B358F9" w:rsidRDefault="00163A4A" w:rsidP="002B324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</w:tr>
    </w:tbl>
    <w:p w:rsidR="00163A4A" w:rsidRDefault="00163A4A" w:rsidP="00DE36FD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Сынып жетекшісі:                           Г.Жүнісова.</w:t>
      </w:r>
    </w:p>
    <w:p w:rsidR="00163A4A" w:rsidRDefault="00163A4A" w:rsidP="00DE36FD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2C52FB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Pr="002C52FB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D63314">
      <w:pPr>
        <w:spacing w:after="0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163A4A" w:rsidRDefault="00163A4A" w:rsidP="00D63314">
      <w:pPr>
        <w:spacing w:after="0"/>
        <w:rPr>
          <w:rFonts w:ascii="Times New Roman" w:hAnsi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/>
          <w:b/>
          <w:i/>
          <w:sz w:val="24"/>
          <w:szCs w:val="24"/>
          <w:lang w:val="kk-KZ"/>
        </w:rPr>
        <w:t>«Бекітемін»</w:t>
      </w:r>
    </w:p>
    <w:p w:rsidR="00163A4A" w:rsidRDefault="00163A4A" w:rsidP="00D63314">
      <w:pPr>
        <w:spacing w:after="0"/>
        <w:rPr>
          <w:rFonts w:ascii="Times New Roman" w:hAnsi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/>
          <w:b/>
          <w:i/>
          <w:sz w:val="24"/>
          <w:szCs w:val="24"/>
          <w:lang w:val="kk-KZ"/>
        </w:rPr>
        <w:t>Тәрбие ісі жөніндегі орынбасары:                      Қ.Аюпова.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3879"/>
        <w:gridCol w:w="3950"/>
        <w:gridCol w:w="3810"/>
        <w:gridCol w:w="3245"/>
      </w:tblGrid>
      <w:tr w:rsidR="00163A4A" w:rsidRPr="00D63314" w:rsidTr="009C60E8">
        <w:trPr>
          <w:trHeight w:val="106"/>
        </w:trPr>
        <w:tc>
          <w:tcPr>
            <w:tcW w:w="851" w:type="dxa"/>
          </w:tcPr>
          <w:p w:rsidR="00163A4A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айы</w:t>
            </w:r>
          </w:p>
        </w:tc>
        <w:tc>
          <w:tcPr>
            <w:tcW w:w="3879" w:type="dxa"/>
            <w:vMerge w:val="restart"/>
          </w:tcPr>
          <w:p w:rsidR="00163A4A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63A4A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10-15.02.2014ж</w:t>
            </w:r>
          </w:p>
        </w:tc>
        <w:tc>
          <w:tcPr>
            <w:tcW w:w="3950" w:type="dxa"/>
            <w:vMerge w:val="restart"/>
          </w:tcPr>
          <w:p w:rsidR="00163A4A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63A4A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17-22.02.2014ж</w:t>
            </w:r>
          </w:p>
        </w:tc>
        <w:tc>
          <w:tcPr>
            <w:tcW w:w="3810" w:type="dxa"/>
            <w:vMerge w:val="restart"/>
          </w:tcPr>
          <w:p w:rsidR="00163A4A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63A4A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24.02-01.03.2014ж</w:t>
            </w:r>
          </w:p>
        </w:tc>
        <w:tc>
          <w:tcPr>
            <w:tcW w:w="3245" w:type="dxa"/>
            <w:vMerge w:val="restart"/>
          </w:tcPr>
          <w:p w:rsidR="00163A4A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63A4A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03-08.03.2014ж</w:t>
            </w:r>
          </w:p>
        </w:tc>
      </w:tr>
      <w:tr w:rsidR="00163A4A" w:rsidRPr="00D63314" w:rsidTr="009C60E8">
        <w:trPr>
          <w:trHeight w:val="286"/>
        </w:trPr>
        <w:tc>
          <w:tcPr>
            <w:tcW w:w="851" w:type="dxa"/>
          </w:tcPr>
          <w:p w:rsidR="00163A4A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апта</w:t>
            </w:r>
          </w:p>
        </w:tc>
        <w:tc>
          <w:tcPr>
            <w:tcW w:w="0" w:type="auto"/>
            <w:vMerge/>
            <w:vAlign w:val="center"/>
          </w:tcPr>
          <w:p w:rsidR="00163A4A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vAlign w:val="center"/>
          </w:tcPr>
          <w:p w:rsidR="00163A4A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vAlign w:val="center"/>
          </w:tcPr>
          <w:p w:rsidR="00163A4A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vAlign w:val="center"/>
          </w:tcPr>
          <w:p w:rsidR="00163A4A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163A4A" w:rsidRPr="00DE36FD" w:rsidTr="009C60E8">
        <w:trPr>
          <w:cantSplit/>
          <w:trHeight w:val="1134"/>
        </w:trPr>
        <w:tc>
          <w:tcPr>
            <w:tcW w:w="851" w:type="dxa"/>
            <w:textDirection w:val="btLr"/>
          </w:tcPr>
          <w:p w:rsidR="00163A4A" w:rsidRDefault="00163A4A" w:rsidP="009C60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3879" w:type="dxa"/>
          </w:tcPr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>
              <w:rPr>
                <w:rFonts w:ascii="Times New Roman" w:hAnsi="Times New Roman"/>
                <w:sz w:val="21"/>
                <w:szCs w:val="21"/>
                <w:lang w:val="kk-KZ"/>
              </w:rPr>
              <w:t>«Тіл табыса білейік</w:t>
            </w: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» тақырыбында тәрбие сағатын өткізу. Апталық лездемеге қатыстыру.Оқушылардың формасын,тәртібін,оқу құралдарын,тазалығ, тек-у.</w:t>
            </w:r>
          </w:p>
        </w:tc>
        <w:tc>
          <w:tcPr>
            <w:tcW w:w="3950" w:type="dxa"/>
          </w:tcPr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>
              <w:rPr>
                <w:rFonts w:ascii="Times New Roman" w:hAnsi="Times New Roman"/>
                <w:sz w:val="21"/>
                <w:szCs w:val="21"/>
                <w:lang w:val="kk-KZ"/>
              </w:rPr>
              <w:t>«Табиғат тағдыры-адам тағдыры</w:t>
            </w: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»тақырыбындағы</w:t>
            </w:r>
          </w:p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тәрбие сағатын  өткізу.</w:t>
            </w:r>
            <w:r w:rsidRPr="00B358F9">
              <w:rPr>
                <w:sz w:val="21"/>
                <w:szCs w:val="21"/>
                <w:lang w:val="kk-KZ"/>
              </w:rPr>
              <w:t xml:space="preserve"> </w:t>
            </w: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Апталық лездемеге қатыстыру.Оқушылардың формасын,тәртібін,оқу құралдарын,тазалығ, тек-у</w:t>
            </w:r>
          </w:p>
        </w:tc>
        <w:tc>
          <w:tcPr>
            <w:tcW w:w="3810" w:type="dxa"/>
          </w:tcPr>
          <w:p w:rsidR="00163A4A" w:rsidRPr="00DE36FD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>
              <w:rPr>
                <w:rFonts w:ascii="Times New Roman" w:hAnsi="Times New Roman"/>
                <w:sz w:val="21"/>
                <w:szCs w:val="21"/>
                <w:lang w:val="kk-KZ"/>
              </w:rPr>
              <w:t>«Ақыл парасат мінез жарастығы</w:t>
            </w:r>
            <w:r w:rsidRPr="00DE36FD">
              <w:rPr>
                <w:rFonts w:ascii="Times New Roman" w:hAnsi="Times New Roman"/>
                <w:sz w:val="21"/>
                <w:szCs w:val="21"/>
                <w:lang w:val="kk-KZ"/>
              </w:rPr>
              <w:t>»тақырыбындағы</w:t>
            </w:r>
          </w:p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DE36FD">
              <w:rPr>
                <w:rFonts w:ascii="Times New Roman" w:hAnsi="Times New Roman"/>
                <w:sz w:val="21"/>
                <w:szCs w:val="21"/>
                <w:lang w:val="kk-KZ"/>
              </w:rPr>
              <w:t>тәрбие сағатын  өткізу.</w:t>
            </w:r>
            <w:r w:rsidRPr="00DE36FD">
              <w:rPr>
                <w:sz w:val="21"/>
                <w:szCs w:val="21"/>
                <w:lang w:val="kk-KZ"/>
              </w:rPr>
              <w:t xml:space="preserve"> </w:t>
            </w:r>
            <w:r w:rsidRPr="00DE36FD">
              <w:rPr>
                <w:rFonts w:ascii="Times New Roman" w:hAnsi="Times New Roman"/>
                <w:sz w:val="21"/>
                <w:szCs w:val="21"/>
                <w:lang w:val="kk-KZ"/>
              </w:rPr>
              <w:t>Апталық</w:t>
            </w: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лездемеге қатыстыру.Оқушылардың формасын,тәртібін,оқу құралдарын,тазалығ, тек-у</w:t>
            </w:r>
          </w:p>
        </w:tc>
        <w:tc>
          <w:tcPr>
            <w:tcW w:w="3245" w:type="dxa"/>
          </w:tcPr>
          <w:p w:rsidR="00163A4A" w:rsidRPr="00DE36FD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>
              <w:rPr>
                <w:rFonts w:ascii="Times New Roman" w:hAnsi="Times New Roman"/>
                <w:sz w:val="21"/>
                <w:szCs w:val="21"/>
                <w:lang w:val="kk-KZ"/>
              </w:rPr>
              <w:t>«Жағымсыз әрекеттерден аулақ болайық</w:t>
            </w:r>
            <w:r w:rsidRPr="00DE36FD">
              <w:rPr>
                <w:rFonts w:ascii="Times New Roman" w:hAnsi="Times New Roman"/>
                <w:sz w:val="21"/>
                <w:szCs w:val="21"/>
                <w:lang w:val="kk-KZ"/>
              </w:rPr>
              <w:t>»тақырыбындағы</w:t>
            </w:r>
          </w:p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тәрбие сағатын  өткізу. Апталық лездемеге қатыстыру.</w:t>
            </w:r>
          </w:p>
        </w:tc>
      </w:tr>
      <w:tr w:rsidR="00163A4A" w:rsidRPr="004756F6" w:rsidTr="009C60E8">
        <w:trPr>
          <w:cantSplit/>
          <w:trHeight w:val="1116"/>
        </w:trPr>
        <w:tc>
          <w:tcPr>
            <w:tcW w:w="851" w:type="dxa"/>
            <w:textDirection w:val="btLr"/>
          </w:tcPr>
          <w:p w:rsidR="00163A4A" w:rsidRDefault="00163A4A" w:rsidP="009C60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3879" w:type="dxa"/>
          </w:tcPr>
          <w:p w:rsidR="00163A4A" w:rsidRPr="00B358F9" w:rsidRDefault="00163A4A" w:rsidP="009C60E8">
            <w:pPr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Алдағы жұмыс жоспарларын белгілеп отыру. Ыстық тамақ ішетін оқушыларды қадағалау</w:t>
            </w:r>
          </w:p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950" w:type="dxa"/>
          </w:tcPr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«Имандылық-адам көркі» оқушыларға имандылық туралы түсінік бере отырып, иманды ұл,инабатты қыз болуға тәрбиелеу.</w:t>
            </w:r>
          </w:p>
        </w:tc>
        <w:tc>
          <w:tcPr>
            <w:tcW w:w="3810" w:type="dxa"/>
          </w:tcPr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Сыныптағы жекелеген оқушыларға зерттемелер жасау.</w:t>
            </w:r>
          </w:p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Ата-аналармен байланыс жасап отыру.</w:t>
            </w:r>
          </w:p>
        </w:tc>
        <w:tc>
          <w:tcPr>
            <w:tcW w:w="3245" w:type="dxa"/>
          </w:tcPr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Ашық есік күні.Ата-аналардың сабаққа қатысуын қадағалау. Ыстық тамақ ішетін оқушыларды қадағалау</w:t>
            </w:r>
          </w:p>
        </w:tc>
      </w:tr>
      <w:tr w:rsidR="00163A4A" w:rsidRPr="004756F6" w:rsidTr="009C60E8">
        <w:trPr>
          <w:cantSplit/>
          <w:trHeight w:val="1401"/>
        </w:trPr>
        <w:tc>
          <w:tcPr>
            <w:tcW w:w="851" w:type="dxa"/>
            <w:textDirection w:val="btLr"/>
          </w:tcPr>
          <w:p w:rsidR="00163A4A" w:rsidRDefault="00163A4A" w:rsidP="009C60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</w:tc>
        <w:tc>
          <w:tcPr>
            <w:tcW w:w="3879" w:type="dxa"/>
          </w:tcPr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Математика ,орыс тілі,шет тілі </w:t>
            </w:r>
            <w:r>
              <w:rPr>
                <w:rFonts w:ascii="Times New Roman" w:hAnsi="Times New Roman"/>
                <w:sz w:val="21"/>
                <w:szCs w:val="21"/>
                <w:lang w:val="kk-KZ"/>
              </w:rPr>
              <w:t xml:space="preserve">,қазақ тілі </w:t>
            </w: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сабақтарына қатысу , талдау</w:t>
            </w:r>
          </w:p>
          <w:p w:rsidR="00163A4A" w:rsidRPr="00B358F9" w:rsidRDefault="00163A4A" w:rsidP="009C60E8">
            <w:pPr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950" w:type="dxa"/>
          </w:tcPr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 оқушыларын  ән-хор үйірмесіне тартып,  мектептегі мәдени  шараларға  қатыстыру. Ыстық тамақ ішетін оқушыларды қадағалау</w:t>
            </w:r>
          </w:p>
        </w:tc>
        <w:tc>
          <w:tcPr>
            <w:tcW w:w="3810" w:type="dxa"/>
          </w:tcPr>
          <w:p w:rsidR="00163A4A" w:rsidRPr="00B358F9" w:rsidRDefault="00163A4A" w:rsidP="009C60E8">
            <w:pPr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Оқушылардың үйін аралап оқуға дайындығын тексеріп,  бақылау жұмыстарын жүргізу.</w:t>
            </w:r>
          </w:p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</w:tc>
        <w:tc>
          <w:tcPr>
            <w:tcW w:w="3245" w:type="dxa"/>
          </w:tcPr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 оқушыларының жеке бас тазалықтарын, форма киюлерін және сынып бөлмесінің тазалықтарын басты назарда ұстау.</w:t>
            </w:r>
          </w:p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</w:tr>
      <w:tr w:rsidR="00163A4A" w:rsidRPr="004756F6" w:rsidTr="009C60E8">
        <w:trPr>
          <w:cantSplit/>
          <w:trHeight w:val="1355"/>
        </w:trPr>
        <w:tc>
          <w:tcPr>
            <w:tcW w:w="851" w:type="dxa"/>
            <w:textDirection w:val="btLr"/>
          </w:tcPr>
          <w:p w:rsidR="00163A4A" w:rsidRDefault="00163A4A" w:rsidP="009C60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3879" w:type="dxa"/>
          </w:tcPr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«Тұмаудан сақ болайық,балалар!»Іс-шара жоспар.таныс-у.Сынып  бөлмесінің  тазалығын қадағалау және  бөлме өсімдіктерін  алдыру.</w:t>
            </w:r>
          </w:p>
        </w:tc>
        <w:tc>
          <w:tcPr>
            <w:tcW w:w="3950" w:type="dxa"/>
          </w:tcPr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Сыныптың үздік ,екпінді оқушыларымен отырыс өткізу. Кітап секторларының жұмыстарын тексеру.</w:t>
            </w:r>
          </w:p>
        </w:tc>
        <w:tc>
          <w:tcPr>
            <w:tcW w:w="3810" w:type="dxa"/>
          </w:tcPr>
          <w:p w:rsidR="00163A4A" w:rsidRPr="002B3243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5- сыныптардан «Жолда жүру ережесін білесің бе?» атты тақырыпта </w:t>
            </w:r>
            <w:r>
              <w:rPr>
                <w:rFonts w:ascii="Times New Roman" w:hAnsi="Times New Roman"/>
                <w:sz w:val="21"/>
                <w:szCs w:val="21"/>
                <w:lang w:val="kk-KZ"/>
              </w:rPr>
              <w:t xml:space="preserve">ауызша </w:t>
            </w: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сауалнама жүргізу.</w:t>
            </w:r>
          </w:p>
        </w:tc>
        <w:tc>
          <w:tcPr>
            <w:tcW w:w="3245" w:type="dxa"/>
          </w:tcPr>
          <w:p w:rsidR="00163A4A" w:rsidRPr="00B358F9" w:rsidRDefault="00163A4A" w:rsidP="009C60E8">
            <w:pPr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Кітап секторларының жұмыстарын тексеру.Кітапханашылармен байланыс жүргізу.</w:t>
            </w:r>
          </w:p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</w:tr>
      <w:tr w:rsidR="00163A4A" w:rsidRPr="004756F6" w:rsidTr="009C60E8">
        <w:trPr>
          <w:cantSplit/>
          <w:trHeight w:val="1134"/>
        </w:trPr>
        <w:tc>
          <w:tcPr>
            <w:tcW w:w="851" w:type="dxa"/>
            <w:textDirection w:val="btLr"/>
          </w:tcPr>
          <w:p w:rsidR="00163A4A" w:rsidRDefault="00163A4A" w:rsidP="009C60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Жұма</w:t>
            </w:r>
          </w:p>
        </w:tc>
        <w:tc>
          <w:tcPr>
            <w:tcW w:w="3879" w:type="dxa"/>
          </w:tcPr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Сыныптағы оқушылардың  мектеп формасының киілуін  қадағалау.</w:t>
            </w:r>
          </w:p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950" w:type="dxa"/>
          </w:tcPr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Сыныпта аптасына бір күн  «Ашық есік» күнін белгілеу.</w:t>
            </w:r>
          </w:p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 оқушыларының  күнделіктерін тексеріп отыру.</w:t>
            </w:r>
          </w:p>
        </w:tc>
        <w:tc>
          <w:tcPr>
            <w:tcW w:w="3810" w:type="dxa"/>
          </w:tcPr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Сыныптағы оқушылардың  мектеп формасының киілуін  қадағалау.</w:t>
            </w:r>
          </w:p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245" w:type="dxa"/>
          </w:tcPr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Апталық қорытынды жиналысын өткізу. Сынып бөлмесіне тазалық жұмыстарын жүргізу,орындық-парталарын ретке келтіру..</w:t>
            </w:r>
          </w:p>
        </w:tc>
      </w:tr>
      <w:tr w:rsidR="00163A4A" w:rsidRPr="004756F6" w:rsidTr="009C60E8">
        <w:trPr>
          <w:cantSplit/>
          <w:trHeight w:val="1134"/>
        </w:trPr>
        <w:tc>
          <w:tcPr>
            <w:tcW w:w="851" w:type="dxa"/>
            <w:textDirection w:val="btLr"/>
          </w:tcPr>
          <w:p w:rsidR="00163A4A" w:rsidRDefault="00163A4A" w:rsidP="009C60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Сенбі</w:t>
            </w:r>
          </w:p>
          <w:p w:rsidR="00163A4A" w:rsidRDefault="00163A4A" w:rsidP="009C60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</w:tcPr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Оқушылардың жеке бас тазалықтары мен  сабаққа қатысуын қадағалау.</w:t>
            </w:r>
          </w:p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950" w:type="dxa"/>
          </w:tcPr>
          <w:p w:rsidR="00163A4A" w:rsidRPr="00B358F9" w:rsidRDefault="00163A4A" w:rsidP="009C60E8">
            <w:pPr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Кезекті ата-аналар жиналысын өткізу. Сынып оқушыларын ІІ -тоқсанның қорытындысымен таныстыру.</w:t>
            </w:r>
          </w:p>
        </w:tc>
        <w:tc>
          <w:tcPr>
            <w:tcW w:w="3810" w:type="dxa"/>
          </w:tcPr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Бөлме  өсімдіктерін көбейту.</w:t>
            </w:r>
          </w:p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Оқушылардың сабаққа келуін қадағалау және ата-аналармен байланыс жасап отыру.</w:t>
            </w:r>
          </w:p>
        </w:tc>
        <w:tc>
          <w:tcPr>
            <w:tcW w:w="3245" w:type="dxa"/>
          </w:tcPr>
          <w:p w:rsidR="00163A4A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Мектеп инспекторымен сынып оқушыларына кездесу ұйымдастыру.Мектеп инспекторының арнайы дайындаған баян</w:t>
            </w:r>
            <w:r>
              <w:rPr>
                <w:rFonts w:ascii="Times New Roman" w:hAnsi="Times New Roman"/>
                <w:sz w:val="21"/>
                <w:szCs w:val="21"/>
                <w:lang w:val="kk-KZ"/>
              </w:rPr>
              <w:t xml:space="preserve">дамасымен таныстыру,түсіндіру. </w:t>
            </w:r>
          </w:p>
          <w:p w:rsidR="00163A4A" w:rsidRPr="00B358F9" w:rsidRDefault="00163A4A" w:rsidP="009C60E8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</w:tr>
    </w:tbl>
    <w:p w:rsidR="00163A4A" w:rsidRDefault="00163A4A" w:rsidP="00D63314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Сынып жетекшісі:                           Ж.Сабирова</w:t>
      </w:r>
    </w:p>
    <w:p w:rsidR="00163A4A" w:rsidRDefault="00163A4A" w:rsidP="00D63314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D63314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8B1104">
      <w:pPr>
        <w:spacing w:after="0"/>
        <w:rPr>
          <w:rFonts w:ascii="Times New Roman" w:hAnsi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/>
          <w:b/>
          <w:i/>
          <w:sz w:val="24"/>
          <w:szCs w:val="24"/>
          <w:lang w:val="kk-KZ"/>
        </w:rPr>
        <w:t>«Бекітемін»</w:t>
      </w:r>
    </w:p>
    <w:p w:rsidR="00163A4A" w:rsidRDefault="00163A4A" w:rsidP="008B1104">
      <w:pPr>
        <w:spacing w:after="0"/>
        <w:rPr>
          <w:rFonts w:ascii="Times New Roman" w:hAnsi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/>
          <w:b/>
          <w:i/>
          <w:sz w:val="24"/>
          <w:szCs w:val="24"/>
          <w:lang w:val="kk-KZ"/>
        </w:rPr>
        <w:t>Тәрбие ісі жөніндегі орынбасары:                      Қ.Аюпова.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3879"/>
        <w:gridCol w:w="3950"/>
        <w:gridCol w:w="3810"/>
        <w:gridCol w:w="3245"/>
      </w:tblGrid>
      <w:tr w:rsidR="00163A4A" w:rsidRPr="008B1104" w:rsidTr="009E4ED4">
        <w:trPr>
          <w:trHeight w:val="106"/>
        </w:trPr>
        <w:tc>
          <w:tcPr>
            <w:tcW w:w="851" w:type="dxa"/>
          </w:tcPr>
          <w:p w:rsidR="00163A4A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айы</w:t>
            </w:r>
          </w:p>
        </w:tc>
        <w:tc>
          <w:tcPr>
            <w:tcW w:w="3879" w:type="dxa"/>
            <w:vMerge w:val="restart"/>
          </w:tcPr>
          <w:p w:rsidR="00163A4A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63A4A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01-05.04.2014ж</w:t>
            </w:r>
          </w:p>
        </w:tc>
        <w:tc>
          <w:tcPr>
            <w:tcW w:w="3950" w:type="dxa"/>
            <w:vMerge w:val="restart"/>
          </w:tcPr>
          <w:p w:rsidR="00163A4A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63A4A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07-12.04.2014ж</w:t>
            </w:r>
          </w:p>
        </w:tc>
        <w:tc>
          <w:tcPr>
            <w:tcW w:w="3810" w:type="dxa"/>
            <w:vMerge w:val="restart"/>
          </w:tcPr>
          <w:p w:rsidR="00163A4A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63A4A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14-19.04.2014ж</w:t>
            </w:r>
          </w:p>
        </w:tc>
        <w:tc>
          <w:tcPr>
            <w:tcW w:w="3245" w:type="dxa"/>
            <w:vMerge w:val="restart"/>
          </w:tcPr>
          <w:p w:rsidR="00163A4A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63A4A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21-26.04.2014ж</w:t>
            </w:r>
          </w:p>
        </w:tc>
      </w:tr>
      <w:tr w:rsidR="00163A4A" w:rsidRPr="008B1104" w:rsidTr="009E4ED4">
        <w:trPr>
          <w:trHeight w:val="286"/>
        </w:trPr>
        <w:tc>
          <w:tcPr>
            <w:tcW w:w="851" w:type="dxa"/>
          </w:tcPr>
          <w:p w:rsidR="00163A4A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апта</w:t>
            </w:r>
          </w:p>
        </w:tc>
        <w:tc>
          <w:tcPr>
            <w:tcW w:w="0" w:type="auto"/>
            <w:vMerge/>
            <w:vAlign w:val="center"/>
          </w:tcPr>
          <w:p w:rsidR="00163A4A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vAlign w:val="center"/>
          </w:tcPr>
          <w:p w:rsidR="00163A4A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vAlign w:val="center"/>
          </w:tcPr>
          <w:p w:rsidR="00163A4A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vAlign w:val="center"/>
          </w:tcPr>
          <w:p w:rsidR="00163A4A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163A4A" w:rsidRPr="004756F6" w:rsidTr="009E4ED4">
        <w:trPr>
          <w:cantSplit/>
          <w:trHeight w:val="1134"/>
        </w:trPr>
        <w:tc>
          <w:tcPr>
            <w:tcW w:w="851" w:type="dxa"/>
            <w:textDirection w:val="btLr"/>
          </w:tcPr>
          <w:p w:rsidR="00163A4A" w:rsidRDefault="00163A4A" w:rsidP="009E4E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3879" w:type="dxa"/>
          </w:tcPr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Апталық лездемеге қатыстыру.Оқушылардың формасын,тәртібін,оқу құралдарын,тазалығ, тек-у.</w:t>
            </w:r>
          </w:p>
        </w:tc>
        <w:tc>
          <w:tcPr>
            <w:tcW w:w="3950" w:type="dxa"/>
          </w:tcPr>
          <w:p w:rsidR="00163A4A" w:rsidRPr="00E10FDE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>
              <w:rPr>
                <w:rFonts w:ascii="Times New Roman" w:hAnsi="Times New Roman"/>
                <w:sz w:val="21"/>
                <w:szCs w:val="21"/>
                <w:lang w:val="kk-KZ"/>
              </w:rPr>
              <w:t>« Ынтымақ түбі береке»</w:t>
            </w:r>
          </w:p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тәрбие сағатын  өткізу.</w:t>
            </w:r>
            <w:r w:rsidRPr="00B358F9">
              <w:rPr>
                <w:sz w:val="21"/>
                <w:szCs w:val="21"/>
                <w:lang w:val="kk-KZ"/>
              </w:rPr>
              <w:t xml:space="preserve"> </w:t>
            </w: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Апталық лездемеге қатыстыру.Оқушылардың формасын,тәртібін,оқу құралдарын,тазалығ, тек-у</w:t>
            </w:r>
          </w:p>
        </w:tc>
        <w:tc>
          <w:tcPr>
            <w:tcW w:w="3810" w:type="dxa"/>
          </w:tcPr>
          <w:p w:rsidR="00163A4A" w:rsidRPr="00DE36FD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>
              <w:rPr>
                <w:rFonts w:ascii="Times New Roman" w:hAnsi="Times New Roman"/>
                <w:sz w:val="21"/>
                <w:szCs w:val="21"/>
                <w:lang w:val="kk-KZ"/>
              </w:rPr>
              <w:t>«Масатыдай құлпырар жердің жүзі</w:t>
            </w: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»тақырыбындағы</w:t>
            </w:r>
          </w:p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DE36FD">
              <w:rPr>
                <w:rFonts w:ascii="Times New Roman" w:hAnsi="Times New Roman"/>
                <w:sz w:val="21"/>
                <w:szCs w:val="21"/>
                <w:lang w:val="kk-KZ"/>
              </w:rPr>
              <w:t>тәрбие сағатын  өткізу.</w:t>
            </w:r>
            <w:r w:rsidRPr="00DE36FD">
              <w:rPr>
                <w:sz w:val="21"/>
                <w:szCs w:val="21"/>
                <w:lang w:val="kk-KZ"/>
              </w:rPr>
              <w:t xml:space="preserve"> </w:t>
            </w:r>
            <w:r w:rsidRPr="00DE36FD">
              <w:rPr>
                <w:rFonts w:ascii="Times New Roman" w:hAnsi="Times New Roman"/>
                <w:sz w:val="21"/>
                <w:szCs w:val="21"/>
                <w:lang w:val="kk-KZ"/>
              </w:rPr>
              <w:t>Апталық</w:t>
            </w: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лездемеге қатыстыру.Оқушылардың формасын,тәртібін,оқу құралдарын,тазалығ, тек-у</w:t>
            </w:r>
          </w:p>
        </w:tc>
        <w:tc>
          <w:tcPr>
            <w:tcW w:w="3245" w:type="dxa"/>
          </w:tcPr>
          <w:p w:rsidR="00163A4A" w:rsidRPr="00DE36FD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>
              <w:rPr>
                <w:rFonts w:ascii="Times New Roman" w:hAnsi="Times New Roman"/>
                <w:sz w:val="21"/>
                <w:szCs w:val="21"/>
                <w:lang w:val="kk-KZ"/>
              </w:rPr>
              <w:t>«Білім барда ілім бар</w:t>
            </w:r>
            <w:r w:rsidRPr="00DE36FD">
              <w:rPr>
                <w:rFonts w:ascii="Times New Roman" w:hAnsi="Times New Roman"/>
                <w:sz w:val="21"/>
                <w:szCs w:val="21"/>
                <w:lang w:val="kk-KZ"/>
              </w:rPr>
              <w:t>»тақырыбындағы</w:t>
            </w:r>
          </w:p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тәрбие сағатын  өткізу. Апталық лездемеге қатыстыру. Оқушылардың формасын,тәртібін,оқу құралдарын,тазалығ, тек-у</w:t>
            </w:r>
          </w:p>
        </w:tc>
      </w:tr>
      <w:tr w:rsidR="00163A4A" w:rsidRPr="004756F6" w:rsidTr="009E4ED4">
        <w:trPr>
          <w:cantSplit/>
          <w:trHeight w:val="1116"/>
        </w:trPr>
        <w:tc>
          <w:tcPr>
            <w:tcW w:w="851" w:type="dxa"/>
            <w:textDirection w:val="btLr"/>
          </w:tcPr>
          <w:p w:rsidR="00163A4A" w:rsidRDefault="00163A4A" w:rsidP="009E4E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3879" w:type="dxa"/>
          </w:tcPr>
          <w:p w:rsidR="00163A4A" w:rsidRPr="00B358F9" w:rsidRDefault="00163A4A" w:rsidP="009E4ED4">
            <w:pPr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Алдағы жұмыс жоспарларын белгілеп отыру. Ыстық тамақ ішетін оқушыларды қадағалау</w:t>
            </w:r>
          </w:p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950" w:type="dxa"/>
          </w:tcPr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«Имандылық-адам көркі» оқушыларға имандылық туралы түсінік бере отырып, иманды ұл,инабатты қыз болуға тәрбиелеу.</w:t>
            </w:r>
          </w:p>
        </w:tc>
        <w:tc>
          <w:tcPr>
            <w:tcW w:w="3810" w:type="dxa"/>
          </w:tcPr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Сыныптағы жекелеген оқушыларға зерттемелер жасау.</w:t>
            </w:r>
          </w:p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Ата-аналармен байланыс жасап отыру.</w:t>
            </w:r>
          </w:p>
        </w:tc>
        <w:tc>
          <w:tcPr>
            <w:tcW w:w="3245" w:type="dxa"/>
          </w:tcPr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Ашық есік күні.Ата-аналардың сабаққа қатысуын қадағалау. Ыстық тамақ ішетін оқушыларды қадағалау</w:t>
            </w:r>
          </w:p>
        </w:tc>
      </w:tr>
      <w:tr w:rsidR="00163A4A" w:rsidRPr="004756F6" w:rsidTr="009E4ED4">
        <w:trPr>
          <w:cantSplit/>
          <w:trHeight w:val="1401"/>
        </w:trPr>
        <w:tc>
          <w:tcPr>
            <w:tcW w:w="851" w:type="dxa"/>
            <w:textDirection w:val="btLr"/>
          </w:tcPr>
          <w:p w:rsidR="00163A4A" w:rsidRDefault="00163A4A" w:rsidP="009E4E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</w:tc>
        <w:tc>
          <w:tcPr>
            <w:tcW w:w="3879" w:type="dxa"/>
          </w:tcPr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Математика ,орыс тілі,шет тілі </w:t>
            </w:r>
            <w:r>
              <w:rPr>
                <w:rFonts w:ascii="Times New Roman" w:hAnsi="Times New Roman"/>
                <w:sz w:val="21"/>
                <w:szCs w:val="21"/>
                <w:lang w:val="kk-KZ"/>
              </w:rPr>
              <w:t xml:space="preserve">,қазақ тілі </w:t>
            </w: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сабақтарына қатысу , талдау</w:t>
            </w:r>
          </w:p>
          <w:p w:rsidR="00163A4A" w:rsidRPr="00B358F9" w:rsidRDefault="00163A4A" w:rsidP="009E4ED4">
            <w:pPr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950" w:type="dxa"/>
          </w:tcPr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 оқушыларын  ән-хор үйірмесіне тартып,  мектептегі мәдени  шараларға  қатыстыру. Ыстық тамақ ішетін оқушыларды қадағалау</w:t>
            </w:r>
          </w:p>
        </w:tc>
        <w:tc>
          <w:tcPr>
            <w:tcW w:w="3810" w:type="dxa"/>
          </w:tcPr>
          <w:p w:rsidR="00163A4A" w:rsidRPr="00B358F9" w:rsidRDefault="00163A4A" w:rsidP="009E4ED4">
            <w:pPr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Оқушылардың үйін аралап оқуға дайындығын тексеріп,  бақылау жұмыстарын жүргізу.</w:t>
            </w:r>
          </w:p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</w:tc>
        <w:tc>
          <w:tcPr>
            <w:tcW w:w="3245" w:type="dxa"/>
          </w:tcPr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 оқушыларының жеке бас тазалықтарын, форма киюлерін және сынып бөлмесінің тазалықтарын басты назарда ұстау.</w:t>
            </w:r>
          </w:p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</w:tr>
      <w:tr w:rsidR="00163A4A" w:rsidRPr="004756F6" w:rsidTr="009E4ED4">
        <w:trPr>
          <w:cantSplit/>
          <w:trHeight w:val="1355"/>
        </w:trPr>
        <w:tc>
          <w:tcPr>
            <w:tcW w:w="851" w:type="dxa"/>
            <w:textDirection w:val="btLr"/>
          </w:tcPr>
          <w:p w:rsidR="00163A4A" w:rsidRDefault="00163A4A" w:rsidP="009E4E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3879" w:type="dxa"/>
          </w:tcPr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«Тұмаудан сақ болайық,балалар!»Іс-шара жоспар.таныс-у.Сынып  бөлмесінің  тазалығын қадағалау және  бөлме өсімдіктерін  алдыру.</w:t>
            </w:r>
          </w:p>
        </w:tc>
        <w:tc>
          <w:tcPr>
            <w:tcW w:w="3950" w:type="dxa"/>
          </w:tcPr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Сыныптың үздік ,екпінді оқушыларымен отырыс өткізу. Кітап секторларының жұмыстарын тексеру.</w:t>
            </w:r>
          </w:p>
        </w:tc>
        <w:tc>
          <w:tcPr>
            <w:tcW w:w="3810" w:type="dxa"/>
          </w:tcPr>
          <w:p w:rsidR="00163A4A" w:rsidRPr="00B358F9" w:rsidRDefault="00163A4A" w:rsidP="008B1104">
            <w:pPr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Алдағы жұмыс жоспарларын белгілеп отыру. Ыстық тамақ ішетін оқушыларды қадағалау</w:t>
            </w:r>
          </w:p>
          <w:p w:rsidR="00163A4A" w:rsidRPr="002B3243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</w:p>
        </w:tc>
        <w:tc>
          <w:tcPr>
            <w:tcW w:w="3245" w:type="dxa"/>
          </w:tcPr>
          <w:p w:rsidR="00163A4A" w:rsidRPr="00B358F9" w:rsidRDefault="00163A4A" w:rsidP="009E4ED4">
            <w:pPr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Кітап секторларының жұмыстарын тексеру.Кітапханашылармен байланыс жүргізу.</w:t>
            </w:r>
          </w:p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</w:tr>
      <w:tr w:rsidR="00163A4A" w:rsidRPr="004756F6" w:rsidTr="009E4ED4">
        <w:trPr>
          <w:cantSplit/>
          <w:trHeight w:val="1134"/>
        </w:trPr>
        <w:tc>
          <w:tcPr>
            <w:tcW w:w="851" w:type="dxa"/>
            <w:textDirection w:val="btLr"/>
          </w:tcPr>
          <w:p w:rsidR="00163A4A" w:rsidRDefault="00163A4A" w:rsidP="009E4E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Жұма</w:t>
            </w:r>
          </w:p>
        </w:tc>
        <w:tc>
          <w:tcPr>
            <w:tcW w:w="3879" w:type="dxa"/>
          </w:tcPr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Сыныптағы оқушылардың  мектеп формасының киілуін  қадағалау.</w:t>
            </w:r>
          </w:p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950" w:type="dxa"/>
          </w:tcPr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Сыныпта аптасына бір күн  «Ашық есік» күнін белгілеу.</w:t>
            </w:r>
          </w:p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 оқушыларының  күнделіктерін тексеріп отыру.</w:t>
            </w:r>
          </w:p>
        </w:tc>
        <w:tc>
          <w:tcPr>
            <w:tcW w:w="3810" w:type="dxa"/>
          </w:tcPr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Сыныптағы оқушылардың  мектеп формасының киілуін  қадағалау.</w:t>
            </w:r>
          </w:p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245" w:type="dxa"/>
          </w:tcPr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Апталық қорытынды жиналысын өткізу. Сынып бөлмесіне тазалық жұмыстарын жүргізу,орындық-парталарын ретке келтіру..</w:t>
            </w:r>
          </w:p>
        </w:tc>
      </w:tr>
      <w:tr w:rsidR="00163A4A" w:rsidRPr="004756F6" w:rsidTr="009E4ED4">
        <w:trPr>
          <w:cantSplit/>
          <w:trHeight w:val="1134"/>
        </w:trPr>
        <w:tc>
          <w:tcPr>
            <w:tcW w:w="851" w:type="dxa"/>
            <w:textDirection w:val="btLr"/>
          </w:tcPr>
          <w:p w:rsidR="00163A4A" w:rsidRDefault="00163A4A" w:rsidP="009E4E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Сенбі</w:t>
            </w:r>
          </w:p>
          <w:p w:rsidR="00163A4A" w:rsidRDefault="00163A4A" w:rsidP="009E4E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</w:tcPr>
          <w:p w:rsidR="00163A4A" w:rsidRPr="00B358F9" w:rsidRDefault="00163A4A" w:rsidP="008B110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950" w:type="dxa"/>
          </w:tcPr>
          <w:p w:rsidR="00163A4A" w:rsidRPr="00B358F9" w:rsidRDefault="00163A4A" w:rsidP="008B110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Сыныптағы жекелеген оқушыларға зерттемелер жасау.</w:t>
            </w:r>
          </w:p>
          <w:p w:rsidR="00163A4A" w:rsidRPr="00B358F9" w:rsidRDefault="00163A4A" w:rsidP="008B1104">
            <w:pPr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Ата-аналармен байланыс жасап отыру</w:t>
            </w:r>
          </w:p>
        </w:tc>
        <w:tc>
          <w:tcPr>
            <w:tcW w:w="3810" w:type="dxa"/>
          </w:tcPr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Бөлме  өсімдіктерін көбейту.</w:t>
            </w:r>
          </w:p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Оқушылардың сабаққа келуін қадағалау және ата-аналармен байланыс жасап отыру.</w:t>
            </w:r>
          </w:p>
        </w:tc>
        <w:tc>
          <w:tcPr>
            <w:tcW w:w="3245" w:type="dxa"/>
          </w:tcPr>
          <w:p w:rsidR="00163A4A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B358F9">
              <w:rPr>
                <w:rFonts w:ascii="Times New Roman" w:hAnsi="Times New Roman"/>
                <w:sz w:val="21"/>
                <w:szCs w:val="21"/>
                <w:lang w:val="kk-KZ"/>
              </w:rPr>
              <w:t>Мектеп инспекторымен сынып оқушыларына кездесу ұйымдастыру.Мектеп инспекторының арнайы дайындаған баян</w:t>
            </w:r>
            <w:r>
              <w:rPr>
                <w:rFonts w:ascii="Times New Roman" w:hAnsi="Times New Roman"/>
                <w:sz w:val="21"/>
                <w:szCs w:val="21"/>
                <w:lang w:val="kk-KZ"/>
              </w:rPr>
              <w:t xml:space="preserve">дамасымен таныстыру,түсіндіру. </w:t>
            </w:r>
          </w:p>
          <w:p w:rsidR="00163A4A" w:rsidRPr="00B358F9" w:rsidRDefault="00163A4A" w:rsidP="009E4ED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</w:tr>
    </w:tbl>
    <w:p w:rsidR="00163A4A" w:rsidRDefault="00163A4A" w:rsidP="008B1104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Сынып жетекшісі:                           Ж.Сабирова</w:t>
      </w:r>
    </w:p>
    <w:p w:rsidR="00163A4A" w:rsidRDefault="00163A4A" w:rsidP="008B1104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Pr="002C52FB" w:rsidRDefault="00163A4A" w:rsidP="00D63314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D63314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D63314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D63314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D63314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D63314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D63314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D63314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D63314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Pr="00537268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7268">
        <w:rPr>
          <w:rFonts w:ascii="Times New Roman" w:hAnsi="Times New Roman"/>
          <w:b/>
          <w:sz w:val="24"/>
          <w:szCs w:val="24"/>
          <w:lang w:val="kk-KZ"/>
        </w:rPr>
        <w:t>Апталық жоспар</w:t>
      </w:r>
    </w:p>
    <w:p w:rsidR="00163A4A" w:rsidRPr="00537268" w:rsidRDefault="00163A4A" w:rsidP="00537268">
      <w:pPr>
        <w:rPr>
          <w:rFonts w:ascii="Times New Roman" w:hAnsi="Times New Roman"/>
          <w:sz w:val="24"/>
          <w:szCs w:val="24"/>
          <w:lang w:val="kk-KZ"/>
        </w:rPr>
      </w:pP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0"/>
        <w:gridCol w:w="1620"/>
        <w:gridCol w:w="1980"/>
      </w:tblGrid>
      <w:tr w:rsidR="00163A4A" w:rsidRPr="00537268" w:rsidTr="00E905D8">
        <w:tc>
          <w:tcPr>
            <w:tcW w:w="540" w:type="dxa"/>
          </w:tcPr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5400" w:type="dxa"/>
          </w:tcPr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Орындалатын жұмыстың</w:t>
            </w: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мазмұны  </w:t>
            </w:r>
          </w:p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20" w:type="dxa"/>
          </w:tcPr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980" w:type="dxa"/>
          </w:tcPr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Орындаушы</w:t>
            </w:r>
          </w:p>
        </w:tc>
      </w:tr>
      <w:tr w:rsidR="00163A4A" w:rsidRPr="00537268" w:rsidTr="00E905D8">
        <w:tc>
          <w:tcPr>
            <w:tcW w:w="540" w:type="dxa"/>
          </w:tcPr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540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. «Ұрпақ тәрбиесі-келешек қоғам тәрбиесі» тақырыбында тәрбие сағатын өткізу. Апталық лездемеге қатыстыру.Оқушылардың формасын,тәртібін,оқу құралдарын,тазалығ, тек-у</w:t>
            </w:r>
          </w:p>
        </w:tc>
        <w:tc>
          <w:tcPr>
            <w:tcW w:w="162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28.10.2013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үнемі</w:t>
            </w:r>
          </w:p>
        </w:tc>
        <w:tc>
          <w:tcPr>
            <w:tcW w:w="198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Сынып жетекшісі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Ж.Сабирова</w:t>
            </w:r>
          </w:p>
        </w:tc>
      </w:tr>
      <w:tr w:rsidR="00163A4A" w:rsidRPr="00537268" w:rsidTr="00E905D8">
        <w:tc>
          <w:tcPr>
            <w:tcW w:w="540" w:type="dxa"/>
          </w:tcPr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540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Оқушылардың үйін аралап оқуға дайындығын тексеріп,  бақылау жұмыстарын жүргізу.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2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29.10.2013ж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үнемі</w:t>
            </w:r>
          </w:p>
        </w:tc>
        <w:tc>
          <w:tcPr>
            <w:tcW w:w="198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Сынып жетекшісі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Ж.Сабирова</w:t>
            </w:r>
          </w:p>
        </w:tc>
      </w:tr>
      <w:tr w:rsidR="00163A4A" w:rsidRPr="00537268" w:rsidTr="00E905D8">
        <w:tc>
          <w:tcPr>
            <w:tcW w:w="540" w:type="dxa"/>
          </w:tcPr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540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Сынып оқушыларының қозғалысы,тазалығы,білімі жайлы тексеру жүрг.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2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30.10.2013</w:t>
            </w:r>
          </w:p>
        </w:tc>
        <w:tc>
          <w:tcPr>
            <w:tcW w:w="198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Сынып жетекшісі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Ж.Сабирова.</w:t>
            </w:r>
          </w:p>
        </w:tc>
      </w:tr>
      <w:tr w:rsidR="00163A4A" w:rsidRPr="00537268" w:rsidTr="00E905D8">
        <w:tc>
          <w:tcPr>
            <w:tcW w:w="540" w:type="dxa"/>
          </w:tcPr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540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«Тұмаудан сақ болайық,балалар!»Іс-шара жоспар.таныс-у.</w:t>
            </w:r>
          </w:p>
        </w:tc>
        <w:tc>
          <w:tcPr>
            <w:tcW w:w="162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31.10.2013</w:t>
            </w:r>
          </w:p>
        </w:tc>
        <w:tc>
          <w:tcPr>
            <w:tcW w:w="198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Сынып жетекшісі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Ж.Сабирова</w:t>
            </w:r>
          </w:p>
        </w:tc>
      </w:tr>
      <w:tr w:rsidR="00163A4A" w:rsidRPr="00537268" w:rsidTr="00E905D8">
        <w:tc>
          <w:tcPr>
            <w:tcW w:w="540" w:type="dxa"/>
          </w:tcPr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540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Сынып бөлмелеріне тазалық жұмыстарын жүргізу, бөлме гүлдеріне күтім жұмыстарын жүргізу.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2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01.11.2013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Ж.Сабирова</w:t>
            </w:r>
          </w:p>
        </w:tc>
      </w:tr>
      <w:tr w:rsidR="00163A4A" w:rsidRPr="00537268" w:rsidTr="00E905D8">
        <w:tc>
          <w:tcPr>
            <w:tcW w:w="540" w:type="dxa"/>
          </w:tcPr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540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Айлық  қорытынды жиналыс өткізу.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Алдағы жұмыс жоспарларын белгілеп отыру.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2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02.11.2013</w:t>
            </w:r>
          </w:p>
        </w:tc>
        <w:tc>
          <w:tcPr>
            <w:tcW w:w="198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Ж.Сабирова</w:t>
            </w:r>
          </w:p>
        </w:tc>
      </w:tr>
    </w:tbl>
    <w:p w:rsidR="00163A4A" w:rsidRPr="00537268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Pr="00537268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63A4A" w:rsidRPr="00537268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37268">
        <w:rPr>
          <w:rFonts w:ascii="Times New Roman" w:hAnsi="Times New Roman"/>
          <w:b/>
          <w:sz w:val="24"/>
          <w:szCs w:val="24"/>
          <w:lang w:val="kk-KZ"/>
        </w:rPr>
        <w:t>Апталық жоспар</w:t>
      </w:r>
    </w:p>
    <w:p w:rsidR="00163A4A" w:rsidRPr="00537268" w:rsidRDefault="00163A4A" w:rsidP="0053726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0"/>
        <w:gridCol w:w="1620"/>
        <w:gridCol w:w="1980"/>
      </w:tblGrid>
      <w:tr w:rsidR="00163A4A" w:rsidRPr="00537268" w:rsidTr="00E905D8">
        <w:tc>
          <w:tcPr>
            <w:tcW w:w="540" w:type="dxa"/>
          </w:tcPr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5400" w:type="dxa"/>
          </w:tcPr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Орындалатын жұмыстың</w:t>
            </w: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мазмұны</w:t>
            </w:r>
          </w:p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20" w:type="dxa"/>
          </w:tcPr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980" w:type="dxa"/>
          </w:tcPr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Орындаушы</w:t>
            </w:r>
          </w:p>
        </w:tc>
      </w:tr>
      <w:tr w:rsidR="00163A4A" w:rsidRPr="00537268" w:rsidTr="00E905D8">
        <w:tc>
          <w:tcPr>
            <w:tcW w:w="540" w:type="dxa"/>
          </w:tcPr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540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Апталық лездемеге қатыстыру.Оқушылардың формасын,тәртібін,оқу құралдарын,тазалығ, тек-у</w:t>
            </w:r>
          </w:p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2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12.11.2013</w:t>
            </w:r>
          </w:p>
        </w:tc>
        <w:tc>
          <w:tcPr>
            <w:tcW w:w="198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Ж.Сабирова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63A4A" w:rsidRPr="00537268" w:rsidTr="00E905D8">
        <w:tc>
          <w:tcPr>
            <w:tcW w:w="540" w:type="dxa"/>
          </w:tcPr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5400" w:type="dxa"/>
          </w:tcPr>
          <w:p w:rsidR="00163A4A" w:rsidRPr="00E905D8" w:rsidRDefault="00163A4A" w:rsidP="00E905D8">
            <w:pPr>
              <w:tabs>
                <w:tab w:val="center" w:pos="2592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Бөлме гүлдеріне күтім жұмыстарын жүргізу.</w:t>
            </w: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 </w:t>
            </w:r>
          </w:p>
        </w:tc>
        <w:tc>
          <w:tcPr>
            <w:tcW w:w="162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13.11.2013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Ж.Сабирова</w:t>
            </w:r>
          </w:p>
        </w:tc>
      </w:tr>
      <w:tr w:rsidR="00163A4A" w:rsidRPr="00537268" w:rsidTr="00E905D8">
        <w:tc>
          <w:tcPr>
            <w:tcW w:w="540" w:type="dxa"/>
          </w:tcPr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540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«Имандылық-адам көркі» оқушыларға имандылық туралы түсінік бере отырып, иманды ұл,инабатты қыз болуға тәр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2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14.11.2013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Ж.Сабирова</w:t>
            </w:r>
          </w:p>
        </w:tc>
      </w:tr>
      <w:tr w:rsidR="00163A4A" w:rsidRPr="00537268" w:rsidTr="00E905D8">
        <w:tc>
          <w:tcPr>
            <w:tcW w:w="540" w:type="dxa"/>
          </w:tcPr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540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Ата-аналарымен балалары арасындағы қарым-қатынастың қаншалықты сапалы екенін байқау(сауалнама)Әлеумет.т.ж.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2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15.11.2013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Ж.Сабирова</w:t>
            </w:r>
          </w:p>
        </w:tc>
      </w:tr>
      <w:tr w:rsidR="00163A4A" w:rsidRPr="00537268" w:rsidTr="00E905D8">
        <w:tc>
          <w:tcPr>
            <w:tcW w:w="540" w:type="dxa"/>
          </w:tcPr>
          <w:p w:rsidR="00163A4A" w:rsidRPr="00E905D8" w:rsidRDefault="00163A4A" w:rsidP="00E905D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540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Апталық қорытынды ж Сынып оқушыларынІІ -тоқсанның қорытындысымен таныстыру, үздік оқушыларды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Мараппаттап,қатарларын көбейтуін хабарлау.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жиналыс өткізу.</w:t>
            </w:r>
          </w:p>
        </w:tc>
        <w:tc>
          <w:tcPr>
            <w:tcW w:w="162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16.11.2013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5D8">
              <w:rPr>
                <w:rFonts w:ascii="Times New Roman" w:hAnsi="Times New Roman"/>
                <w:sz w:val="24"/>
                <w:szCs w:val="24"/>
                <w:lang w:val="kk-KZ"/>
              </w:rPr>
              <w:t>Ж.Сабирова</w:t>
            </w:r>
          </w:p>
          <w:p w:rsidR="00163A4A" w:rsidRPr="00E905D8" w:rsidRDefault="00163A4A" w:rsidP="00EC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163A4A" w:rsidRPr="00537268" w:rsidRDefault="00163A4A" w:rsidP="00B85F3E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sectPr w:rsidR="00163A4A" w:rsidRPr="00537268" w:rsidSect="00A80727">
      <w:pgSz w:w="16838" w:h="11906" w:orient="landscape"/>
      <w:pgMar w:top="180" w:right="1134" w:bottom="46" w:left="709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758"/>
    <w:rsid w:val="00056E43"/>
    <w:rsid w:val="001321EB"/>
    <w:rsid w:val="001560CD"/>
    <w:rsid w:val="00163A4A"/>
    <w:rsid w:val="001B4EC8"/>
    <w:rsid w:val="001C5B2D"/>
    <w:rsid w:val="001F0F4B"/>
    <w:rsid w:val="001F268A"/>
    <w:rsid w:val="00223384"/>
    <w:rsid w:val="002B2CD2"/>
    <w:rsid w:val="002B3243"/>
    <w:rsid w:val="002C52FB"/>
    <w:rsid w:val="00301EEE"/>
    <w:rsid w:val="00333F6B"/>
    <w:rsid w:val="003347DE"/>
    <w:rsid w:val="003859F1"/>
    <w:rsid w:val="003E10F7"/>
    <w:rsid w:val="00443286"/>
    <w:rsid w:val="004469C1"/>
    <w:rsid w:val="00467E43"/>
    <w:rsid w:val="004721FE"/>
    <w:rsid w:val="004756F6"/>
    <w:rsid w:val="004A4341"/>
    <w:rsid w:val="004E5DC8"/>
    <w:rsid w:val="004F7889"/>
    <w:rsid w:val="004F7E80"/>
    <w:rsid w:val="00537268"/>
    <w:rsid w:val="0054323B"/>
    <w:rsid w:val="005D787B"/>
    <w:rsid w:val="00624021"/>
    <w:rsid w:val="00667A05"/>
    <w:rsid w:val="006A1CCA"/>
    <w:rsid w:val="006C17D4"/>
    <w:rsid w:val="006E1AFF"/>
    <w:rsid w:val="00714D2D"/>
    <w:rsid w:val="007155F8"/>
    <w:rsid w:val="0073298B"/>
    <w:rsid w:val="00736E11"/>
    <w:rsid w:val="007E735D"/>
    <w:rsid w:val="00800AA3"/>
    <w:rsid w:val="0080201D"/>
    <w:rsid w:val="00815AAC"/>
    <w:rsid w:val="0082152E"/>
    <w:rsid w:val="00827E8C"/>
    <w:rsid w:val="00852C68"/>
    <w:rsid w:val="00875269"/>
    <w:rsid w:val="00887E8E"/>
    <w:rsid w:val="008A31A7"/>
    <w:rsid w:val="008B1104"/>
    <w:rsid w:val="008D4A93"/>
    <w:rsid w:val="008D7A3A"/>
    <w:rsid w:val="00907711"/>
    <w:rsid w:val="00921180"/>
    <w:rsid w:val="009C60E8"/>
    <w:rsid w:val="009E4ED4"/>
    <w:rsid w:val="00A80727"/>
    <w:rsid w:val="00AB1594"/>
    <w:rsid w:val="00B00B93"/>
    <w:rsid w:val="00B038A8"/>
    <w:rsid w:val="00B35241"/>
    <w:rsid w:val="00B358F9"/>
    <w:rsid w:val="00B76362"/>
    <w:rsid w:val="00B85F3E"/>
    <w:rsid w:val="00C301E8"/>
    <w:rsid w:val="00D000CA"/>
    <w:rsid w:val="00D57362"/>
    <w:rsid w:val="00D63314"/>
    <w:rsid w:val="00D64251"/>
    <w:rsid w:val="00D8708B"/>
    <w:rsid w:val="00DE195D"/>
    <w:rsid w:val="00DE36FD"/>
    <w:rsid w:val="00E02468"/>
    <w:rsid w:val="00E10FDE"/>
    <w:rsid w:val="00E905D8"/>
    <w:rsid w:val="00EC1273"/>
    <w:rsid w:val="00EE62EB"/>
    <w:rsid w:val="00F20BDF"/>
    <w:rsid w:val="00F63CE0"/>
    <w:rsid w:val="00F82525"/>
    <w:rsid w:val="00F91758"/>
    <w:rsid w:val="00F94FFD"/>
    <w:rsid w:val="00FC3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75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9175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17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4294934530</TotalTime>
  <Pages>12</Pages>
  <Words>2544</Words>
  <Characters>14503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2010</dc:creator>
  <cp:keywords/>
  <dc:description/>
  <cp:lastModifiedBy>User</cp:lastModifiedBy>
  <cp:revision>30</cp:revision>
  <cp:lastPrinted>2014-11-17T07:46:00Z</cp:lastPrinted>
  <dcterms:created xsi:type="dcterms:W3CDTF">2013-09-06T13:25:00Z</dcterms:created>
  <dcterms:modified xsi:type="dcterms:W3CDTF">2014-11-17T07:47:00Z</dcterms:modified>
</cp:coreProperties>
</file>